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E17" w:rsidRPr="00FC6325" w:rsidRDefault="00832E17" w:rsidP="00FA275A">
      <w:pPr>
        <w:jc w:val="center"/>
        <w:outlineLvl w:val="0"/>
        <w:rPr>
          <w:rFonts w:ascii="Arial Narrow" w:hAnsi="Arial Narrow" w:cs="Arial"/>
          <w:b/>
          <w:sz w:val="20"/>
          <w:szCs w:val="20"/>
        </w:rPr>
      </w:pPr>
      <w:r w:rsidRPr="00FC6325">
        <w:rPr>
          <w:rFonts w:ascii="Arial Narrow" w:hAnsi="Arial Narrow" w:cs="Arial"/>
          <w:b/>
          <w:sz w:val="20"/>
          <w:szCs w:val="20"/>
        </w:rPr>
        <w:t>Cuestiones generales</w:t>
      </w:r>
    </w:p>
    <w:p w:rsidR="00574C77" w:rsidRDefault="00C55CE4" w:rsidP="00FA275A">
      <w:pPr>
        <w:pStyle w:val="HTMLconformatoprevio"/>
        <w:tabs>
          <w:tab w:val="clear" w:pos="6412"/>
          <w:tab w:val="left" w:pos="6946"/>
          <w:tab w:val="left" w:pos="7371"/>
        </w:tabs>
        <w:spacing w:before="240" w:after="120"/>
        <w:ind w:right="85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Divergencias entre el teclado español e inglés</w:t>
      </w:r>
    </w:p>
    <w:tbl>
      <w:tblPr>
        <w:tblStyle w:val="Tablaconcuadrcula"/>
        <w:tblW w:w="4958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1912"/>
        <w:gridCol w:w="1912"/>
      </w:tblGrid>
      <w:tr w:rsidR="009A3C49" w:rsidRPr="00C55CE4" w:rsidTr="009A3C49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Tecla</w:t>
            </w:r>
            <w:r>
              <w:rPr>
                <w:rFonts w:ascii="Arial Narrow" w:hAnsi="Arial Narrow" w:cs="Arial"/>
              </w:rPr>
              <w:br/>
              <w:t>esp.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A3C49" w:rsidRDefault="009A3C49" w:rsidP="00913CAD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Tecla ing.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:rsidR="009A3C49" w:rsidRPr="00C55CE4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Nombre en BoX</w:t>
            </w:r>
            <w:r>
              <w:rPr>
                <w:rFonts w:ascii="Arial Narrow" w:hAnsi="Arial Narrow" w:cs="Arial"/>
              </w:rPr>
              <w:br/>
              <w:t>Lenguaje = English</w:t>
            </w:r>
          </w:p>
        </w:tc>
        <w:tc>
          <w:tcPr>
            <w:tcW w:w="1912" w:type="dxa"/>
            <w:shd w:val="clear" w:color="auto" w:fill="D9D9D9" w:themeFill="background1" w:themeFillShade="D9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Nombre en BoX</w:t>
            </w:r>
            <w:r>
              <w:rPr>
                <w:rFonts w:ascii="Arial Narrow" w:hAnsi="Arial Narrow" w:cs="Arial"/>
              </w:rPr>
              <w:br/>
              <w:t>Lenguaje = Español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Pr="00C55CE4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º</w:t>
            </w:r>
          </w:p>
        </w:tc>
        <w:tc>
          <w:tcPr>
            <w:tcW w:w="567" w:type="dxa"/>
            <w:vAlign w:val="center"/>
          </w:tcPr>
          <w:p w:rsidR="009A3C49" w:rsidRPr="00C55CE4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`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Tilde</w:t>
            </w:r>
          </w:p>
        </w:tc>
        <w:tc>
          <w:tcPr>
            <w:tcW w:w="1912" w:type="dxa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\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'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Minus</w:t>
            </w:r>
          </w:p>
        </w:tc>
        <w:tc>
          <w:tcPr>
            <w:tcW w:w="1912" w:type="dxa"/>
          </w:tcPr>
          <w:p w:rsidR="009A3C49" w:rsidRPr="00C55CE4" w:rsidRDefault="000C47E4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Apóstrofe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¡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=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Equals</w:t>
            </w:r>
          </w:p>
        </w:tc>
        <w:tc>
          <w:tcPr>
            <w:tcW w:w="1912" w:type="dxa"/>
          </w:tcPr>
          <w:p w:rsidR="009A3C49" w:rsidRPr="00C55CE4" w:rsidRDefault="000C47E4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¡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`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[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[</w:t>
            </w:r>
          </w:p>
        </w:tc>
        <w:tc>
          <w:tcPr>
            <w:tcW w:w="1912" w:type="dxa"/>
          </w:tcPr>
          <w:p w:rsidR="009A3C49" w:rsidRPr="00C55CE4" w:rsidRDefault="00774177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[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+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]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]</w:t>
            </w:r>
          </w:p>
        </w:tc>
        <w:tc>
          <w:tcPr>
            <w:tcW w:w="1912" w:type="dxa"/>
          </w:tcPr>
          <w:p w:rsidR="009A3C49" w:rsidRPr="00C55CE4" w:rsidRDefault="00774177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]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ñ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;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Semicolon</w:t>
            </w:r>
          </w:p>
        </w:tc>
        <w:tc>
          <w:tcPr>
            <w:tcW w:w="1912" w:type="dxa"/>
          </w:tcPr>
          <w:p w:rsidR="009A3C49" w:rsidRPr="00C55CE4" w:rsidRDefault="00774177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Ñ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´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'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Apostrophe</w:t>
            </w:r>
          </w:p>
        </w:tc>
        <w:tc>
          <w:tcPr>
            <w:tcW w:w="1912" w:type="dxa"/>
          </w:tcPr>
          <w:p w:rsidR="009A3C49" w:rsidRPr="00C55CE4" w:rsidRDefault="00774177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Tilde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ç</w:t>
            </w:r>
          </w:p>
        </w:tc>
        <w:tc>
          <w:tcPr>
            <w:tcW w:w="567" w:type="dxa"/>
            <w:vAlign w:val="center"/>
          </w:tcPr>
          <w:p w:rsidR="009A3C49" w:rsidRDefault="000C47E4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#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Backslash</w:t>
            </w:r>
            <w:r w:rsidR="000C47E4">
              <w:rPr>
                <w:rFonts w:ascii="Arial Narrow" w:hAnsi="Arial Narrow" w:cs="Arial"/>
              </w:rPr>
              <w:t xml:space="preserve"> [sic]</w:t>
            </w:r>
          </w:p>
        </w:tc>
        <w:tc>
          <w:tcPr>
            <w:tcW w:w="1912" w:type="dxa"/>
          </w:tcPr>
          <w:p w:rsidR="009A3C49" w:rsidRPr="00C55CE4" w:rsidRDefault="00246236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Ç</w:t>
            </w:r>
          </w:p>
        </w:tc>
      </w:tr>
      <w:tr w:rsidR="009A3C49" w:rsidRPr="00C55CE4" w:rsidTr="009A3C49">
        <w:trPr>
          <w:jc w:val="center"/>
        </w:trPr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  <w:tc>
          <w:tcPr>
            <w:tcW w:w="567" w:type="dxa"/>
            <w:vAlign w:val="center"/>
          </w:tcPr>
          <w:p w:rsidR="009A3C49" w:rsidRDefault="009A3C49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/</w:t>
            </w:r>
          </w:p>
        </w:tc>
        <w:tc>
          <w:tcPr>
            <w:tcW w:w="1912" w:type="dxa"/>
            <w:vAlign w:val="center"/>
          </w:tcPr>
          <w:p w:rsidR="009A3C49" w:rsidRPr="00C55CE4" w:rsidRDefault="00E46A10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Slash</w:t>
            </w:r>
          </w:p>
        </w:tc>
        <w:tc>
          <w:tcPr>
            <w:tcW w:w="1912" w:type="dxa"/>
          </w:tcPr>
          <w:p w:rsidR="009A3C49" w:rsidRPr="00C55CE4" w:rsidRDefault="00C42222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Guión</w:t>
            </w:r>
          </w:p>
        </w:tc>
      </w:tr>
      <w:tr w:rsidR="00CA77B9" w:rsidRPr="00C55CE4" w:rsidTr="009A3C49">
        <w:trPr>
          <w:jc w:val="center"/>
        </w:trPr>
        <w:tc>
          <w:tcPr>
            <w:tcW w:w="567" w:type="dxa"/>
            <w:vAlign w:val="center"/>
          </w:tcPr>
          <w:p w:rsidR="00CA77B9" w:rsidRDefault="000C47E4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&lt;</w:t>
            </w:r>
          </w:p>
        </w:tc>
        <w:tc>
          <w:tcPr>
            <w:tcW w:w="567" w:type="dxa"/>
            <w:vAlign w:val="center"/>
          </w:tcPr>
          <w:p w:rsidR="00CA77B9" w:rsidRDefault="000C47E4" w:rsidP="00AF7A65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\</w:t>
            </w:r>
          </w:p>
        </w:tc>
        <w:tc>
          <w:tcPr>
            <w:tcW w:w="1912" w:type="dxa"/>
            <w:vAlign w:val="center"/>
          </w:tcPr>
          <w:p w:rsidR="00CA77B9" w:rsidRDefault="000C47E4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key_oem_102</w:t>
            </w:r>
          </w:p>
        </w:tc>
        <w:tc>
          <w:tcPr>
            <w:tcW w:w="1912" w:type="dxa"/>
          </w:tcPr>
          <w:p w:rsidR="00CA77B9" w:rsidRPr="00C55CE4" w:rsidRDefault="00C42222" w:rsidP="00E46A10">
            <w:pPr>
              <w:pStyle w:val="HTMLconformatoprevio"/>
              <w:tabs>
                <w:tab w:val="clear" w:pos="6412"/>
                <w:tab w:val="left" w:pos="6946"/>
                <w:tab w:val="left" w:pos="7371"/>
              </w:tabs>
              <w:ind w:right="-57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Menor que</w:t>
            </w:r>
          </w:p>
        </w:tc>
      </w:tr>
    </w:tbl>
    <w:p w:rsidR="00832E17" w:rsidRPr="007F5BC8" w:rsidRDefault="00832E17" w:rsidP="007F1B11">
      <w:pPr>
        <w:pStyle w:val="HTMLconformatoprevio"/>
        <w:tabs>
          <w:tab w:val="clear" w:pos="6412"/>
          <w:tab w:val="left" w:pos="6946"/>
          <w:tab w:val="left" w:pos="7371"/>
        </w:tabs>
        <w:spacing w:before="240" w:after="120"/>
        <w:ind w:right="-57"/>
        <w:rPr>
          <w:rFonts w:ascii="Arial Narrow" w:hAnsi="Arial Narrow" w:cs="Arial"/>
          <w:b/>
        </w:rPr>
      </w:pPr>
      <w:r w:rsidRPr="007F5BC8">
        <w:rPr>
          <w:rFonts w:ascii="Arial Narrow" w:hAnsi="Arial Narrow" w:cs="Arial"/>
          <w:b/>
        </w:rPr>
        <w:t>Configuraciones y ajustes de teclas</w:t>
      </w:r>
    </w:p>
    <w:p w:rsidR="00832E17" w:rsidRPr="007F5BC8" w:rsidRDefault="00832E17" w:rsidP="00451862">
      <w:pPr>
        <w:pStyle w:val="HTMLconformatoprevio"/>
        <w:numPr>
          <w:ilvl w:val="0"/>
          <w:numId w:val="4"/>
        </w:numPr>
        <w:tabs>
          <w:tab w:val="clear" w:pos="916"/>
          <w:tab w:val="clear" w:pos="1832"/>
          <w:tab w:val="clear" w:pos="2748"/>
          <w:tab w:val="clear" w:pos="6412"/>
          <w:tab w:val="left" w:pos="426"/>
          <w:tab w:val="left" w:pos="6946"/>
          <w:tab w:val="left" w:pos="7371"/>
        </w:tabs>
        <w:spacing w:after="120"/>
        <w:ind w:left="426" w:right="-57" w:hanging="426"/>
        <w:rPr>
          <w:rFonts w:ascii="Arial Narrow" w:hAnsi="Arial Narrow" w:cs="Arial"/>
        </w:rPr>
      </w:pPr>
      <w:r w:rsidRPr="007F5BC8">
        <w:rPr>
          <w:rFonts w:ascii="Arial Narrow" w:hAnsi="Arial Narrow" w:cs="Arial"/>
        </w:rPr>
        <w:t>Se guardan en esta carpeta “input”:</w:t>
      </w:r>
    </w:p>
    <w:p w:rsidR="00832E17" w:rsidRPr="007F5BC8" w:rsidRDefault="00832E17" w:rsidP="00451862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502" w:right="-57"/>
        <w:rPr>
          <w:rFonts w:ascii="Arial Narrow" w:hAnsi="Arial Narrow" w:cs="Arial"/>
          <w:lang w:val="en-US"/>
        </w:rPr>
      </w:pPr>
      <w:r w:rsidRPr="007F5BC8">
        <w:rPr>
          <w:rFonts w:ascii="Arial Narrow" w:hAnsi="Arial Narrow" w:cs="Arial"/>
          <w:lang w:val="en-US"/>
        </w:rPr>
        <w:t>...BoS\data\input</w:t>
      </w:r>
    </w:p>
    <w:p w:rsidR="00A851EC" w:rsidRPr="009875D6" w:rsidRDefault="00832E17" w:rsidP="00866B8E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 w:rsidRPr="00832E17">
        <w:rPr>
          <w:lang w:val="en-US"/>
        </w:rPr>
        <w:br w:type="page"/>
      </w:r>
      <w:r w:rsidR="009D0463" w:rsidRPr="009875D6">
        <w:rPr>
          <w:rFonts w:ascii="Arial Narrow" w:hAnsi="Arial Narrow" w:cs="Arial"/>
          <w:b/>
        </w:rPr>
        <w:lastRenderedPageBreak/>
        <w:t>Service</w:t>
      </w:r>
    </w:p>
    <w:tbl>
      <w:tblPr>
        <w:tblW w:w="6470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560"/>
        <w:gridCol w:w="1417"/>
      </w:tblGrid>
      <w:tr w:rsidR="00913100" w:rsidRPr="00F27705" w:rsidTr="007A4D31">
        <w:trPr>
          <w:tblHeader/>
        </w:trPr>
        <w:tc>
          <w:tcPr>
            <w:tcW w:w="3493" w:type="dxa"/>
            <w:shd w:val="clear" w:color="auto" w:fill="BFBFBF"/>
            <w:vAlign w:val="center"/>
          </w:tcPr>
          <w:p w:rsidR="00913100" w:rsidRPr="00F27705" w:rsidRDefault="00A851EC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Arial Narrow" w:hAnsi="Arial Narrow" w:cs="Arial"/>
                <w:sz w:val="18"/>
                <w:szCs w:val="18"/>
              </w:rPr>
              <w:br w:type="page"/>
            </w:r>
            <w:r w:rsidR="0049368C">
              <w:rPr>
                <w:rFonts w:ascii="Arial Narrow" w:hAnsi="Arial Narrow" w:cs="Arial"/>
                <w:b/>
                <w:sz w:val="18"/>
                <w:szCs w:val="18"/>
              </w:rPr>
              <w:t>Event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913100" w:rsidRPr="00F27705" w:rsidRDefault="0049368C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Keyboard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913100" w:rsidRPr="00F27705" w:rsidRDefault="00913100" w:rsidP="007A4D31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7705">
              <w:rPr>
                <w:rFonts w:ascii="Arial Narrow" w:hAnsi="Arial Narrow" w:cs="Arial"/>
                <w:b/>
                <w:bCs/>
                <w:sz w:val="18"/>
                <w:szCs w:val="18"/>
              </w:rPr>
              <w:t>Joystick</w:t>
            </w:r>
            <w:r w:rsidR="00090044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/ Mouse</w:t>
            </w: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Make a screenshot of the game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C044B9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36AD">
              <w:rPr>
                <w:rFonts w:ascii="Arial Narrow" w:hAnsi="Arial Narrow"/>
                <w:sz w:val="20"/>
                <w:szCs w:val="20"/>
              </w:rPr>
              <w:t>Imp</w:t>
            </w:r>
            <w:r w:rsidR="00181682" w:rsidRPr="006A36AD">
              <w:rPr>
                <w:rFonts w:ascii="Arial Narrow" w:hAnsi="Arial Narrow"/>
                <w:sz w:val="20"/>
                <w:szCs w:val="20"/>
              </w:rPr>
              <w:t>rPant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Game pause on</w:t>
            </w:r>
            <w:r w:rsidR="008841D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8841D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13CAD">
              <w:rPr>
                <w:rFonts w:ascii="Arial Narrow" w:hAnsi="Arial Narrow"/>
                <w:sz w:val="20"/>
                <w:szCs w:val="20"/>
              </w:rPr>
              <w:t>off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P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Accelerate time in mission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]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B4479C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Decelerate time in mission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[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Enables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disables flight recording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6A36AD" w:rsidRDefault="00EC5CC1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36AD">
              <w:rPr>
                <w:rFonts w:ascii="Arial Narrow" w:hAnsi="Arial Narrow"/>
                <w:sz w:val="20"/>
                <w:szCs w:val="20"/>
              </w:rPr>
              <w:t>&lt;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FPS counter toggle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6A36AD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Retroceso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Show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09004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hide ESC menu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Esc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Lobby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Tab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Show</w:t>
            </w:r>
            <w:r w:rsidR="00F5189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/</w:t>
            </w:r>
            <w:r w:rsidR="00F51894" w:rsidRPr="0006110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</w:rPr>
              <w:t>hide mission briefing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Change ingame map mode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M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Show</w:t>
            </w:r>
            <w:r w:rsidR="00F51894"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/</w:t>
            </w:r>
            <w:r w:rsidR="00F51894"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 xml:space="preserve">hide instrument panel, </w:t>
            </w:r>
            <w:r w:rsidR="00090044" w:rsidRPr="0006110D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navigation and map markers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I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D322E" w:rsidRPr="00F27705" w:rsidTr="007A4D31">
        <w:tc>
          <w:tcPr>
            <w:tcW w:w="3493" w:type="dxa"/>
            <w:shd w:val="clear" w:color="auto" w:fill="auto"/>
            <w:vAlign w:val="center"/>
          </w:tcPr>
          <w:p w:rsidR="007D322E" w:rsidRPr="0006110D" w:rsidRDefault="007D322E" w:rsidP="007A4D31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Show / hide entire HUD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322E" w:rsidRPr="007D322E" w:rsidRDefault="007D322E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7D322E">
              <w:rPr>
                <w:rFonts w:ascii="Arial Narrow" w:hAnsi="Arial Narrow"/>
              </w:rPr>
              <w:t>H</w:t>
            </w:r>
          </w:p>
        </w:tc>
        <w:tc>
          <w:tcPr>
            <w:tcW w:w="1417" w:type="dxa"/>
            <w:vAlign w:val="center"/>
          </w:tcPr>
          <w:p w:rsidR="007D322E" w:rsidRPr="0006110D" w:rsidRDefault="007D322E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Aiming help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B468E8" w:rsidP="00E82F9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5F12F1">
              <w:rPr>
                <w:rFonts w:ascii="Arial Narrow" w:hAnsi="Arial Narrow"/>
                <w:sz w:val="20"/>
                <w:szCs w:val="20"/>
                <w:shd w:val="clear" w:color="auto" w:fill="A8D08D" w:themeFill="accent6" w:themeFillTint="99"/>
              </w:rPr>
              <w:t>C&gt;</w:t>
            </w:r>
            <w:r w:rsidR="00F230C4" w:rsidRPr="0006110D">
              <w:rPr>
                <w:rFonts w:ascii="Arial Narrow" w:hAnsi="Arial Narrow"/>
                <w:sz w:val="20"/>
                <w:szCs w:val="20"/>
              </w:rPr>
              <w:t xml:space="preserve"> + I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Send chat messages to all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F230C4" w:rsidP="00251D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110D">
              <w:rPr>
                <w:rFonts w:ascii="Arial Narrow" w:hAnsi="Arial Narrow"/>
                <w:sz w:val="20"/>
                <w:szCs w:val="20"/>
              </w:rPr>
              <w:t>Ent</w:t>
            </w:r>
            <w:r w:rsidR="006A36AD">
              <w:rPr>
                <w:rFonts w:ascii="Arial Narrow" w:hAnsi="Arial Narrow"/>
                <w:sz w:val="20"/>
                <w:szCs w:val="20"/>
              </w:rPr>
              <w:t>rar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F230C4" w:rsidRPr="00F27705" w:rsidTr="007A4D31">
        <w:tc>
          <w:tcPr>
            <w:tcW w:w="3493" w:type="dxa"/>
            <w:shd w:val="clear" w:color="auto" w:fill="auto"/>
            <w:vAlign w:val="center"/>
          </w:tcPr>
          <w:p w:rsidR="00F230C4" w:rsidRPr="0006110D" w:rsidRDefault="00F230C4" w:rsidP="007A4D31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6110D">
              <w:rPr>
                <w:rFonts w:ascii="Arial Narrow" w:hAnsi="Arial Narrow"/>
                <w:sz w:val="20"/>
                <w:szCs w:val="20"/>
                <w:lang w:val="en-US"/>
              </w:rPr>
              <w:t>Send chat messages to friendly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30C4" w:rsidRPr="0006110D" w:rsidRDefault="00B468E8" w:rsidP="00E82F9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5F12F1">
              <w:rPr>
                <w:rFonts w:ascii="Arial Narrow" w:hAnsi="Arial Narrow"/>
                <w:sz w:val="20"/>
                <w:szCs w:val="20"/>
                <w:shd w:val="clear" w:color="auto" w:fill="A8D08D" w:themeFill="accent6" w:themeFillTint="99"/>
              </w:rPr>
              <w:t>C&gt;</w:t>
            </w:r>
            <w:r w:rsidR="00F230C4" w:rsidRPr="0006110D">
              <w:rPr>
                <w:rFonts w:ascii="Arial Narrow" w:hAnsi="Arial Narrow"/>
                <w:sz w:val="20"/>
                <w:szCs w:val="20"/>
              </w:rPr>
              <w:t xml:space="preserve"> + Ent</w:t>
            </w:r>
            <w:r w:rsidR="006A36AD">
              <w:rPr>
                <w:rFonts w:ascii="Arial Narrow" w:hAnsi="Arial Narrow"/>
                <w:sz w:val="20"/>
                <w:szCs w:val="20"/>
              </w:rPr>
              <w:t>rar</w:t>
            </w:r>
          </w:p>
        </w:tc>
        <w:tc>
          <w:tcPr>
            <w:tcW w:w="1417" w:type="dxa"/>
            <w:vAlign w:val="center"/>
          </w:tcPr>
          <w:p w:rsidR="00F230C4" w:rsidRPr="0006110D" w:rsidRDefault="00F230C4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9F7977" w:rsidRPr="00F27705" w:rsidTr="007A4D31">
        <w:tc>
          <w:tcPr>
            <w:tcW w:w="3493" w:type="dxa"/>
            <w:shd w:val="clear" w:color="auto" w:fill="auto"/>
            <w:vAlign w:val="center"/>
          </w:tcPr>
          <w:p w:rsidR="009F7977" w:rsidRPr="0006110D" w:rsidRDefault="0093734E" w:rsidP="007A4D31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Command menu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7977" w:rsidRPr="0006110D" w:rsidRDefault="0093734E" w:rsidP="00251D03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 w:rsidRPr="006E166C">
              <w:rPr>
                <w:rFonts w:ascii="Arial Narrow" w:hAnsi="Arial Narrow"/>
                <w:b/>
              </w:rPr>
              <w:t>[ º ]</w:t>
            </w:r>
          </w:p>
        </w:tc>
        <w:tc>
          <w:tcPr>
            <w:tcW w:w="1417" w:type="dxa"/>
            <w:vAlign w:val="center"/>
          </w:tcPr>
          <w:p w:rsidR="009F7977" w:rsidRPr="0006110D" w:rsidRDefault="009F7977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282287" w:rsidRPr="00F27705" w:rsidTr="007A4D31">
        <w:tc>
          <w:tcPr>
            <w:tcW w:w="3493" w:type="dxa"/>
            <w:shd w:val="clear" w:color="auto" w:fill="auto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i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b/>
                <w:bCs/>
                <w:i/>
              </w:rPr>
            </w:pPr>
          </w:p>
        </w:tc>
        <w:tc>
          <w:tcPr>
            <w:tcW w:w="1417" w:type="dxa"/>
            <w:vAlign w:val="center"/>
          </w:tcPr>
          <w:p w:rsidR="00282287" w:rsidRPr="0006110D" w:rsidRDefault="00282287" w:rsidP="007A4D31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E16E90" w:rsidRPr="00F27705" w:rsidTr="007A4D31">
        <w:tc>
          <w:tcPr>
            <w:tcW w:w="3493" w:type="dxa"/>
            <w:shd w:val="clear" w:color="auto" w:fill="auto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16E90" w:rsidRPr="00F27705" w:rsidRDefault="00E16E90" w:rsidP="007A4D31">
            <w:pPr>
              <w:pStyle w:val="HTMLconformatoprevio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</w:tbl>
    <w:p w:rsidR="005838AB" w:rsidRPr="00911049" w:rsidRDefault="00E365ED" w:rsidP="005838AB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5838AB" w:rsidRPr="00911049">
        <w:rPr>
          <w:rFonts w:ascii="Arial Narrow" w:hAnsi="Arial Narrow" w:cs="Arial"/>
          <w:b/>
        </w:rPr>
        <w:lastRenderedPageBreak/>
        <w:t>Plane controls</w:t>
      </w:r>
    </w:p>
    <w:tbl>
      <w:tblPr>
        <w:tblW w:w="6932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963"/>
        <w:gridCol w:w="1984"/>
        <w:gridCol w:w="1985"/>
      </w:tblGrid>
      <w:tr w:rsidR="005838AB" w:rsidRPr="00911049" w:rsidTr="00C3620F">
        <w:trPr>
          <w:tblHeader/>
        </w:trPr>
        <w:tc>
          <w:tcPr>
            <w:tcW w:w="2963" w:type="dxa"/>
            <w:shd w:val="clear" w:color="auto" w:fill="BFBFBF"/>
            <w:vAlign w:val="center"/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 w:rsidRPr="00911049">
              <w:rPr>
                <w:rFonts w:ascii="Arial Narrow" w:hAnsi="Arial Narrow" w:cs="Arial"/>
                <w:b/>
              </w:rPr>
              <w:br w:type="page"/>
            </w:r>
            <w:r w:rsidR="0049368C"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5838AB" w:rsidRPr="00911049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985" w:type="dxa"/>
            <w:shd w:val="clear" w:color="auto" w:fill="BFBFBF"/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911049">
              <w:rPr>
                <w:rFonts w:ascii="Arial Narrow" w:hAnsi="Arial Narrow" w:cs="Arial"/>
                <w:b/>
                <w:bCs/>
              </w:rPr>
              <w:t>Joystick</w:t>
            </w:r>
            <w:r w:rsidR="00706451" w:rsidRPr="00911049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CE238E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911049" w:rsidRDefault="00CE238E" w:rsidP="00CE238E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Autopilot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AI</w:t>
            </w:r>
            <w:r w:rsidR="00CE238E">
              <w:rPr>
                <w:rFonts w:ascii="Arial Narrow" w:hAnsi="Arial Narrow"/>
              </w:rPr>
              <w:t xml:space="preserve"> – </w:t>
            </w:r>
            <w:r w:rsidRPr="00911049">
              <w:rPr>
                <w:rFonts w:ascii="Arial Narrow" w:hAnsi="Arial Narrow"/>
              </w:rPr>
              <w:t>autopilot on</w:t>
            </w:r>
            <w:r w:rsidR="00C3620F" w:rsidRPr="00911049">
              <w:rPr>
                <w:rFonts w:ascii="Arial Narrow" w:hAnsi="Arial Narrow"/>
              </w:rPr>
              <w:t xml:space="preserve"> /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 for level flight on</w:t>
            </w:r>
            <w:r w:rsidR="00C3620F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C3620F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D173B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Level flight 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autopilot: left turn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B468E8" w:rsidP="00C3620F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/>
              </w:rPr>
              <w:t xml:space="preserve"> + Z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Level flight AI</w:t>
            </w:r>
            <w:r w:rsidR="00CE238E">
              <w:rPr>
                <w:rFonts w:ascii="Arial Narrow" w:hAnsi="Arial Narrow"/>
                <w:lang w:val="en-US"/>
              </w:rPr>
              <w:t xml:space="preserve"> – </w:t>
            </w:r>
            <w:r w:rsidRPr="00911049">
              <w:rPr>
                <w:rFonts w:ascii="Arial Narrow" w:hAnsi="Arial Narrow"/>
                <w:lang w:val="en-US"/>
              </w:rPr>
              <w:t>autopilot: right turn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B468E8" w:rsidP="00C3620F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/>
              </w:rPr>
              <w:t xml:space="preserve"> + X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CE238E" w:rsidRPr="00CE238E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CE238E" w:rsidRPr="00CE238E" w:rsidRDefault="00CE238E" w:rsidP="00CE238E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 w:rsidRPr="00CE238E">
              <w:rPr>
                <w:rFonts w:ascii="Arial Narrow" w:hAnsi="Arial Narrow"/>
                <w:b/>
              </w:rPr>
              <w:t>Surface controls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38E" w:rsidRPr="00911049" w:rsidRDefault="00CE238E" w:rsidP="00C3620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5838AB" w:rsidRPr="00CE238E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pitch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657DE2" w:rsidRDefault="005838AB" w:rsidP="00C3620F">
            <w:pPr>
              <w:pStyle w:val="HTMLconformatoprevio"/>
              <w:rPr>
                <w:rFonts w:ascii="Arial Narrow" w:hAnsi="Arial Narrow"/>
                <w:strike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867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4E2DB2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0F4A1F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Y</w:t>
            </w:r>
          </w:p>
          <w:p w:rsidR="005838AB" w:rsidRPr="00911049" w:rsidRDefault="00B468E8" w:rsidP="007D1867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M&gt;</w:t>
            </w:r>
            <w:r w:rsidR="00B416CB" w:rsidRPr="00911049">
              <w:rPr>
                <w:rFonts w:ascii="Arial Narrow" w:hAnsi="Arial Narrow"/>
                <w:lang w:val="en-US"/>
              </w:rPr>
              <w:t xml:space="preserve"> + Mouse Y</w:t>
            </w:r>
          </w:p>
        </w:tc>
      </w:tr>
      <w:tr w:rsidR="005838AB" w:rsidRPr="007733E5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roll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657DE2" w:rsidRDefault="005838AB" w:rsidP="00C3620F">
            <w:pPr>
              <w:pStyle w:val="HTMLconformatoprevio"/>
              <w:rPr>
                <w:rFonts w:ascii="Arial Narrow" w:hAnsi="Arial Narrow"/>
                <w:strike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867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4E2DB2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0F4A1F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X</w:t>
            </w:r>
          </w:p>
          <w:p w:rsidR="005838AB" w:rsidRPr="00911049" w:rsidRDefault="00B468E8" w:rsidP="007D1867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M&gt;</w:t>
            </w:r>
            <w:r w:rsidR="00B416CB" w:rsidRPr="00911049">
              <w:rPr>
                <w:rFonts w:ascii="Arial Narrow" w:hAnsi="Arial Narrow"/>
                <w:lang w:val="en-US"/>
              </w:rPr>
              <w:t xml:space="preserve"> + Mouse X</w:t>
            </w: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yaw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657DE2" w:rsidRDefault="005838AB" w:rsidP="00C3620F">
            <w:pPr>
              <w:pStyle w:val="HTMLconformatoprevio"/>
              <w:rPr>
                <w:rFonts w:ascii="Arial Narrow" w:hAnsi="Arial Narrow"/>
                <w:strike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0F4A1F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RZ</w:t>
            </w: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Plane control: yaw reset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Yaw trim left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6A36AD" w:rsidRDefault="00745E3A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6A36AD">
              <w:rPr>
                <w:rFonts w:ascii="Arial Narrow" w:hAnsi="Arial Narrow"/>
              </w:rPr>
              <w:t>Z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Yaw trim right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6A36AD" w:rsidRDefault="00745E3A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6A36AD">
              <w:rPr>
                <w:rFonts w:ascii="Arial Narrow" w:hAnsi="Arial Narrow"/>
              </w:rPr>
              <w:t>X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Pitch trim 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9A4FCA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↓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Pitch trim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9A4FCA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↑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Roll trim left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DC7C7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←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Roll trim right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DC7C7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→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Reset trimmers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AF11F6" w:rsidP="00C3620F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5838AB" w:rsidRPr="00911049">
              <w:rPr>
                <w:rFonts w:ascii="Arial Narrow" w:hAnsi="Arial Narrow"/>
              </w:rPr>
              <w:t xml:space="preserve"> + 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C3620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 xml:space="preserve">Adjustable stabilizer </w:t>
            </w:r>
            <w:r>
              <w:rPr>
                <w:rFonts w:ascii="Arial Narrow" w:hAnsi="Arial Narrow"/>
              </w:rPr>
              <w:t xml:space="preserve">axis </w:t>
            </w:r>
            <w:r w:rsidRPr="00911049">
              <w:rPr>
                <w:rFonts w:ascii="Arial Narrow" w:hAnsi="Arial Narrow"/>
              </w:rPr>
              <w:t>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/>
              </w:rPr>
              <w:t xml:space="preserve"> + </w:t>
            </w:r>
            <w:r w:rsidR="009A4FCA">
              <w:rPr>
                <w:rFonts w:ascii="Arial Narrow" w:hAnsi="Arial Narrow"/>
              </w:rPr>
              <w:t>↓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 xml:space="preserve">Adjustable stabilizer </w:t>
            </w:r>
            <w:r>
              <w:rPr>
                <w:rFonts w:ascii="Arial Narrow" w:hAnsi="Arial Narrow"/>
              </w:rPr>
              <w:t>axis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/>
              </w:rPr>
              <w:t xml:space="preserve"> + </w:t>
            </w:r>
            <w:r w:rsidR="009A4FCA">
              <w:rPr>
                <w:rFonts w:ascii="Arial Narrow" w:hAnsi="Arial Narrow"/>
              </w:rPr>
              <w:t>↑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 xml:space="preserve">Fw-190 adjustable stabilizer </w:t>
            </w:r>
            <w:r>
              <w:rPr>
                <w:rFonts w:ascii="Arial Narrow" w:hAnsi="Arial Narrow"/>
              </w:rPr>
              <w:t>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/>
              </w:rPr>
              <w:t xml:space="preserve"> + </w:t>
            </w:r>
            <w:r w:rsidR="009A4FCA">
              <w:rPr>
                <w:rFonts w:ascii="Arial Narrow" w:hAnsi="Arial Narrow"/>
              </w:rPr>
              <w:t>↓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Fw-190 adjustable stabilizer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/>
              </w:rPr>
              <w:t xml:space="preserve"> + </w:t>
            </w:r>
            <w:r w:rsidR="009A4FCA">
              <w:rPr>
                <w:rFonts w:ascii="Arial Narrow" w:hAnsi="Arial Narrow"/>
              </w:rPr>
              <w:t>↑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Flaps 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0358C2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Flaps up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0358C2" w:rsidRDefault="000358C2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Airbrakes on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2C5EF6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911049">
              <w:rPr>
                <w:rFonts w:ascii="Arial Narrow" w:hAnsi="Arial Narrow"/>
              </w:rPr>
              <w:t xml:space="preserve"> + B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Attack siren on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Pr="00911049">
              <w:rPr>
                <w:rFonts w:ascii="Arial Narrow" w:hAnsi="Arial Narrow"/>
              </w:rPr>
              <w:t xml:space="preserve"> + 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D173B8" w:rsidRPr="00911049" w:rsidRDefault="00D173B8" w:rsidP="00D173B8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Gears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Gear up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down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Tail wheel lock</w:t>
            </w:r>
            <w:r w:rsidR="000A583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0A5833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unlock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F2689D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Wheel brakes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6A36AD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Gui</w:t>
            </w:r>
            <w:r w:rsidR="0081292A"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CE238E" w:rsidRDefault="00D173B8" w:rsidP="00D173B8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238E">
              <w:rPr>
                <w:rFonts w:ascii="Arial Narrow" w:hAnsi="Arial Narrow"/>
                <w:lang w:val="en-US"/>
              </w:rPr>
              <w:t>Left / right wheel brakes (</w:t>
            </w:r>
            <w:r w:rsidR="002A5901">
              <w:rPr>
                <w:rFonts w:ascii="Arial Narrow" w:hAnsi="Arial Narrow"/>
                <w:lang w:val="en-US"/>
              </w:rPr>
              <w:t>if available</w:t>
            </w:r>
            <w:r w:rsidRPr="00CE238E">
              <w:rPr>
                <w:rFonts w:ascii="Arial Narrow" w:hAnsi="Arial Narrow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Coma</w:t>
            </w:r>
            <w:r>
              <w:rPr>
                <w:rFonts w:ascii="Arial Narrow" w:hAnsi="Arial Narrow"/>
              </w:rPr>
              <w:t xml:space="preserve"> / P</w:t>
            </w:r>
            <w:r w:rsidR="006A36AD">
              <w:rPr>
                <w:rFonts w:ascii="Arial Narrow" w:hAnsi="Arial Narrow"/>
              </w:rPr>
              <w:t>unto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Wheels parking brakes on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Pr="00911049">
              <w:rPr>
                <w:rFonts w:ascii="Arial Narrow" w:hAnsi="Arial Narrow"/>
              </w:rPr>
              <w:t xml:space="preserve"> + </w:t>
            </w:r>
            <w:r w:rsidR="00F2689D">
              <w:rPr>
                <w:rFonts w:ascii="Arial Narrow" w:hAnsi="Arial Narrow"/>
              </w:rPr>
              <w:t>K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9A4FCA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4FCA" w:rsidRPr="00911049" w:rsidRDefault="009A4FCA" w:rsidP="00D173B8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4FCA" w:rsidRPr="005C40F2" w:rsidRDefault="009A4FCA" w:rsidP="00D173B8">
            <w:pPr>
              <w:pStyle w:val="HTMLconformatoprevio"/>
              <w:rPr>
                <w:rFonts w:ascii="Arial Narrow" w:hAnsi="Arial Narrow"/>
                <w:shd w:val="clear" w:color="auto" w:fill="F4B083" w:themeFill="accent2" w:themeFillTint="99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CA" w:rsidRPr="00911049" w:rsidRDefault="009A4FCA" w:rsidP="009A4FCA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→</w:t>
            </w:r>
          </w:p>
        </w:tc>
      </w:tr>
      <w:tr w:rsidR="00D173B8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D173B8" w:rsidRPr="00CE238E" w:rsidRDefault="0049368C" w:rsidP="00D173B8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Cockpit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Altimeter: reference pressure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Pr="00911049">
              <w:rPr>
                <w:rFonts w:ascii="Arial Narrow" w:hAnsi="Arial Narrow"/>
              </w:rPr>
              <w:t xml:space="preserve"> + 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Radio Receiver: channel toggle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Pr="00911049">
              <w:rPr>
                <w:rFonts w:ascii="Arial Narrow" w:hAnsi="Arial Narrow"/>
              </w:rPr>
              <w:t xml:space="preserve"> + 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Window open / close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657DE2" w:rsidRDefault="00CE0734" w:rsidP="00D173B8">
            <w:pPr>
              <w:pStyle w:val="HTMLconformatoprevio"/>
              <w:rPr>
                <w:rFonts w:ascii="Arial Narrow" w:hAnsi="Arial Narrow"/>
                <w:i/>
                <w:u w:val="single"/>
              </w:rPr>
            </w:pPr>
            <w:r w:rsidRPr="00CE0734">
              <w:rPr>
                <w:rFonts w:ascii="Arial Narrow" w:hAnsi="Arial Narrow"/>
                <w:i/>
                <w:u w:val="single"/>
                <w:shd w:val="clear" w:color="auto" w:fill="C5E0B3" w:themeFill="accent6" w:themeFillTint="66"/>
              </w:rPr>
              <w:t>&lt;C</w:t>
            </w:r>
            <w:r w:rsidRPr="00657DE2">
              <w:rPr>
                <w:rFonts w:ascii="Arial Narrow" w:hAnsi="Arial Narrow"/>
                <w:i/>
                <w:u w:val="single"/>
              </w:rPr>
              <w:t xml:space="preserve"> </w:t>
            </w:r>
            <w:r w:rsidR="00D173B8" w:rsidRPr="00657DE2">
              <w:rPr>
                <w:rFonts w:ascii="Arial Narrow" w:hAnsi="Arial Narrow"/>
                <w:i/>
                <w:u w:val="single"/>
              </w:rPr>
              <w:t>+ W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Canopy open / close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CE0734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B650C9" w:rsidRDefault="00D173B8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Eject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CE0734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B650C9" w:rsidRDefault="00D173B8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D173B8" w:rsidRPr="00911049" w:rsidTr="00CE238E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D173B8" w:rsidRPr="00911049" w:rsidRDefault="00D173B8" w:rsidP="00D173B8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CE238E">
              <w:rPr>
                <w:rFonts w:ascii="Arial Narrow" w:hAnsi="Arial Narrow"/>
                <w:b/>
              </w:rPr>
              <w:t>Lights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Cockpit light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Landing lights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CE0734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/>
              </w:rPr>
              <w:t xml:space="preserve">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Navigation lights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CE0734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F12F1">
              <w:rPr>
                <w:rFonts w:ascii="Arial Narrow" w:hAnsi="Arial Narrow"/>
                <w:shd w:val="clear" w:color="auto" w:fill="A8D08D" w:themeFill="accent6" w:themeFillTint="99"/>
              </w:rPr>
              <w:t>C&gt;</w:t>
            </w:r>
            <w:r w:rsidRPr="00911049">
              <w:rPr>
                <w:rFonts w:ascii="Arial Narrow" w:hAnsi="Arial Narrow"/>
              </w:rPr>
              <w:t xml:space="preserve">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Formation lights on / off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73B8" w:rsidRPr="00911049" w:rsidRDefault="00D173B8" w:rsidP="00CE0734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911049">
              <w:rPr>
                <w:rFonts w:ascii="Arial Narrow" w:hAnsi="Arial Narrow"/>
              </w:rPr>
              <w:t xml:space="preserve"> + L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  <w:i/>
              </w:rPr>
            </w:pPr>
          </w:p>
        </w:tc>
        <w:tc>
          <w:tcPr>
            <w:tcW w:w="1985" w:type="dxa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173B8" w:rsidRPr="00911049" w:rsidTr="00C3620F">
        <w:tc>
          <w:tcPr>
            <w:tcW w:w="2963" w:type="dxa"/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  <w:i/>
              </w:rPr>
            </w:pPr>
          </w:p>
        </w:tc>
        <w:tc>
          <w:tcPr>
            <w:tcW w:w="1985" w:type="dxa"/>
            <w:vAlign w:val="center"/>
          </w:tcPr>
          <w:p w:rsidR="00D173B8" w:rsidRPr="00911049" w:rsidRDefault="00D173B8" w:rsidP="00D173B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Pr="00911049" w:rsidRDefault="005838AB" w:rsidP="005838AB">
      <w:pPr>
        <w:pStyle w:val="HTMLconformatoprevio"/>
        <w:keepNext/>
        <w:tabs>
          <w:tab w:val="clear" w:pos="6412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911049">
        <w:rPr>
          <w:rFonts w:ascii="Arial Narrow" w:hAnsi="Arial Narrow" w:cs="Arial"/>
          <w:b/>
        </w:rPr>
        <w:lastRenderedPageBreak/>
        <w:t>Plane engine controls</w:t>
      </w:r>
    </w:p>
    <w:tbl>
      <w:tblPr>
        <w:tblW w:w="69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137"/>
        <w:gridCol w:w="1417"/>
        <w:gridCol w:w="1418"/>
      </w:tblGrid>
      <w:tr w:rsidR="005838AB" w:rsidRPr="00911049" w:rsidTr="00046575">
        <w:trPr>
          <w:cantSplit/>
          <w:tblHeader/>
        </w:trPr>
        <w:tc>
          <w:tcPr>
            <w:tcW w:w="4137" w:type="dxa"/>
            <w:shd w:val="clear" w:color="auto" w:fill="BFBFBF"/>
            <w:vAlign w:val="center"/>
          </w:tcPr>
          <w:p w:rsidR="005838AB" w:rsidRPr="00911049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5838AB" w:rsidRPr="00911049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418" w:type="dxa"/>
            <w:shd w:val="clear" w:color="auto" w:fill="BFBFBF"/>
            <w:tcMar>
              <w:top w:w="0" w:type="dxa"/>
              <w:bottom w:w="0" w:type="dxa"/>
            </w:tcMar>
          </w:tcPr>
          <w:p w:rsidR="005838AB" w:rsidRPr="00911049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911049">
              <w:rPr>
                <w:rFonts w:ascii="Arial Narrow" w:hAnsi="Arial Narrow" w:cs="Arial"/>
                <w:b/>
                <w:bCs/>
              </w:rPr>
              <w:t>Joyst</w:t>
            </w:r>
            <w:r w:rsidR="0066220A">
              <w:rPr>
                <w:rFonts w:ascii="Arial Narrow" w:hAnsi="Arial Narrow" w:cs="Arial"/>
                <w:b/>
                <w:bCs/>
              </w:rPr>
              <w:t xml:space="preserve">. / </w:t>
            </w:r>
            <w:r w:rsidR="00746CF2" w:rsidRPr="00911049">
              <w:rPr>
                <w:rFonts w:ascii="Arial Narrow" w:hAnsi="Arial Narrow" w:cs="Arial"/>
                <w:b/>
                <w:bCs/>
              </w:rPr>
              <w:t>Mouse</w:t>
            </w: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Automatic mixtures and superchargers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Automatic radiators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Automatic RPM limiter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668E7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68E7" w:rsidRPr="00911049" w:rsidRDefault="005668E7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propellers pitch control mode: manual / auto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8E7" w:rsidRPr="00911049" w:rsidRDefault="005668E7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 w:cs="Arial"/>
                <w:bCs/>
              </w:rPr>
              <w:t xml:space="preserve"> + 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68E7" w:rsidRPr="00911049" w:rsidRDefault="005668E7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668E7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68E7" w:rsidRPr="00911049" w:rsidRDefault="005668E7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water radiators control mode: manual / auto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8E7" w:rsidRPr="00911049" w:rsidRDefault="005668E7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Pr="00911049">
              <w:rPr>
                <w:rFonts w:ascii="Arial Narrow" w:hAnsi="Arial Narrow" w:cs="Arial"/>
                <w:bCs/>
              </w:rPr>
              <w:t xml:space="preserve"> + 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68E7" w:rsidRPr="00911049" w:rsidRDefault="005668E7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8B4B60" w:rsidRPr="008B4B60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4B60" w:rsidRPr="00911049" w:rsidRDefault="008B4B6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oil radiators control mode: manual / auto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4B60" w:rsidRPr="008B4B60" w:rsidRDefault="008B4B60" w:rsidP="008B4B60">
            <w:pPr>
              <w:pStyle w:val="HTMLconformatoprevio"/>
              <w:rPr>
                <w:rFonts w:ascii="Arial Narrow" w:hAnsi="Arial Narrow" w:cs="Arial"/>
                <w:bCs/>
                <w:shd w:val="clear" w:color="auto" w:fill="F4B083" w:themeFill="accent2" w:themeFillTint="99"/>
                <w:lang w:val="en-US"/>
              </w:rPr>
            </w:pPr>
            <w:r>
              <w:rPr>
                <w:rFonts w:ascii="Arial Narrow" w:hAnsi="Arial Narrow" w:cs="Arial"/>
                <w:bCs/>
                <w:shd w:val="clear" w:color="auto" w:fill="FFFF00"/>
              </w:rPr>
              <w:t>&lt;W</w:t>
            </w:r>
            <w:r w:rsidRPr="00911049">
              <w:rPr>
                <w:rFonts w:ascii="Arial Narrow" w:hAnsi="Arial Narrow" w:cs="Arial"/>
                <w:bCs/>
              </w:rPr>
              <w:t xml:space="preserve"> + </w:t>
            </w:r>
            <w:r>
              <w:rPr>
                <w:rFonts w:ascii="Arial Narrow" w:hAnsi="Arial Narrow" w:cs="Arial"/>
                <w:bCs/>
              </w:rPr>
              <w:t>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4B60" w:rsidRPr="008B4B60" w:rsidRDefault="008B4B6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engines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5838AB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30699" w:rsidRPr="0073069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30699" w:rsidRPr="00911049" w:rsidRDefault="00730699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Engine blip switch (ignition interruption)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0699" w:rsidRPr="00730699" w:rsidRDefault="00730699" w:rsidP="00730699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Pr="00911049">
              <w:rPr>
                <w:rFonts w:ascii="Arial Narrow" w:hAnsi="Arial Narrow" w:cs="Arial"/>
                <w:bCs/>
              </w:rPr>
              <w:t xml:space="preserve"> + </w:t>
            </w:r>
            <w:r>
              <w:rPr>
                <w:rFonts w:ascii="Arial Narrow" w:hAnsi="Arial Narrow" w:cs="Arial"/>
                <w:bCs/>
              </w:rPr>
              <w:t>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30699" w:rsidRPr="00730699" w:rsidRDefault="00730699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CE238E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Engines throttle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05CBB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B05CBB">
              <w:rPr>
                <w:rFonts w:ascii="Arial Narrow" w:hAnsi="Arial Narrow" w:cs="Arial"/>
                <w:b/>
                <w:bCs/>
              </w:rPr>
              <w:t xml:space="preserve">[ </w:t>
            </w:r>
            <w:r>
              <w:rPr>
                <w:rFonts w:ascii="Arial Narrow" w:hAnsi="Arial Narrow" w:cs="Arial"/>
                <w:b/>
                <w:bCs/>
              </w:rPr>
              <w:t>'</w:t>
            </w:r>
            <w:r w:rsidRPr="00B05CBB">
              <w:rPr>
                <w:rFonts w:ascii="Arial Narrow" w:hAnsi="Arial Narrow" w:cs="Arial"/>
                <w:b/>
                <w:bCs/>
              </w:rPr>
              <w:t xml:space="preserve"> ]</w:t>
            </w:r>
            <w:r>
              <w:rPr>
                <w:rFonts w:ascii="Arial Narrow" w:hAnsi="Arial Narrow" w:cs="Arial"/>
                <w:bCs/>
              </w:rPr>
              <w:t xml:space="preserve"> 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/ </w:t>
            </w:r>
            <w:r w:rsidRPr="00B05CBB">
              <w:rPr>
                <w:rFonts w:ascii="Arial Narrow" w:hAnsi="Arial Narrow" w:cs="Arial"/>
                <w:b/>
                <w:bCs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7733E5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4E2DB2">
              <w:rPr>
                <w:rFonts w:ascii="Arial Narrow" w:hAnsi="Arial Narrow"/>
                <w:lang w:val="en-US"/>
              </w:rPr>
              <w:t xml:space="preserve"> </w:t>
            </w:r>
            <w:r w:rsidR="00C04DA3">
              <w:rPr>
                <w:rFonts w:ascii="Arial Narrow" w:hAnsi="Arial Narrow"/>
                <w:lang w:val="en-US"/>
              </w:rPr>
              <w:t xml:space="preserve">– </w:t>
            </w:r>
            <w:r w:rsidR="004E2DB2">
              <w:rPr>
                <w:rFonts w:ascii="Arial Narrow" w:hAnsi="Arial Narrow"/>
                <w:lang w:val="en-US"/>
              </w:rPr>
              <w:t>Z</w:t>
            </w:r>
            <w:r w:rsidR="00196162">
              <w:rPr>
                <w:rFonts w:ascii="Arial Narrow" w:hAnsi="Arial Narrow"/>
                <w:lang w:val="en-US"/>
              </w:rPr>
              <w:t xml:space="preserve"> </w:t>
            </w:r>
            <w:r w:rsidR="001E5760">
              <w:rPr>
                <w:rFonts w:ascii="Arial Narrow" w:hAnsi="Arial Narrow"/>
                <w:lang w:val="en-US"/>
              </w:rPr>
              <w:t xml:space="preserve">/ </w:t>
            </w:r>
            <w:r w:rsidR="00746CF2" w:rsidRPr="00911049">
              <w:rPr>
                <w:rFonts w:ascii="Arial Narrow" w:hAnsi="Arial Narrow" w:cs="Arial"/>
                <w:bCs/>
                <w:lang w:val="en-US"/>
              </w:rPr>
              <w:t>MW</w:t>
            </w: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 RPM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  <w:lang w:val="en-US"/>
              </w:rPr>
              <w:t>M&gt;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="00F2045F" w:rsidRPr="00CE0A3B">
              <w:rPr>
                <w:rFonts w:ascii="Arial Narrow" w:hAnsi="Arial Narrow" w:cs="Arial"/>
                <w:b/>
                <w:bCs/>
                <w:lang w:val="en-US"/>
              </w:rPr>
              <w:t>[ ' ]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Engines mixture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D6363C">
              <w:rPr>
                <w:rFonts w:ascii="Arial Narrow" w:hAnsi="Arial Narrow" w:cs="Arial"/>
                <w:bCs/>
                <w:shd w:val="clear" w:color="auto" w:fill="8EAADB" w:themeFill="accent1" w:themeFillTint="99"/>
                <w:lang w:val="en-US"/>
              </w:rPr>
              <w:t>A&gt;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="00F2045F" w:rsidRPr="00CE0A3B">
              <w:rPr>
                <w:rFonts w:ascii="Arial Narrow" w:hAnsi="Arial Narrow" w:cs="Arial"/>
                <w:b/>
                <w:bCs/>
                <w:lang w:val="en-US"/>
              </w:rPr>
              <w:t>[ ' ]</w:t>
            </w:r>
            <w:r w:rsidR="00F2045F" w:rsidRPr="00CE0A3B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 xml:space="preserve">Engine </w:t>
            </w:r>
            <w:r w:rsidR="00730699">
              <w:rPr>
                <w:rFonts w:ascii="Arial Narrow" w:hAnsi="Arial Narrow"/>
              </w:rPr>
              <w:t>s</w:t>
            </w:r>
            <w:r w:rsidRPr="00911049">
              <w:rPr>
                <w:rFonts w:ascii="Arial Narrow" w:hAnsi="Arial Narrow"/>
              </w:rPr>
              <w:t>uperchargers mode switch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30699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30699" w:rsidRPr="00911049" w:rsidRDefault="00730699" w:rsidP="00A03747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Engine turbosupercharger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0699" w:rsidRPr="005C40F2" w:rsidRDefault="00730699" w:rsidP="00730699">
            <w:pPr>
              <w:pStyle w:val="HTMLconformatoprevio"/>
              <w:jc w:val="center"/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</w:pPr>
            <w:r w:rsidRPr="00730699">
              <w:rPr>
                <w:rFonts w:ascii="Arial Narrow" w:hAnsi="Arial Narrow" w:cs="Arial"/>
                <w:bCs/>
              </w:rPr>
              <w:t xml:space="preserve">T + </w:t>
            </w:r>
            <w:r w:rsidRPr="00B05CBB">
              <w:rPr>
                <w:rFonts w:ascii="Arial Narrow" w:hAnsi="Arial Narrow" w:cs="Arial"/>
                <w:b/>
                <w:bCs/>
              </w:rPr>
              <w:t xml:space="preserve">[ </w:t>
            </w:r>
            <w:r>
              <w:rPr>
                <w:rFonts w:ascii="Arial Narrow" w:hAnsi="Arial Narrow" w:cs="Arial"/>
                <w:b/>
                <w:bCs/>
              </w:rPr>
              <w:t>'</w:t>
            </w:r>
            <w:r w:rsidRPr="00B05CBB">
              <w:rPr>
                <w:rFonts w:ascii="Arial Narrow" w:hAnsi="Arial Narrow" w:cs="Arial"/>
                <w:b/>
                <w:bCs/>
              </w:rPr>
              <w:t xml:space="preserve"> ]</w:t>
            </w:r>
            <w:r>
              <w:rPr>
                <w:rFonts w:ascii="Arial Narrow" w:hAnsi="Arial Narrow" w:cs="Arial"/>
                <w:bCs/>
              </w:rPr>
              <w:t xml:space="preserve"> </w:t>
            </w:r>
            <w:r w:rsidRPr="00911049">
              <w:rPr>
                <w:rFonts w:ascii="Arial Narrow" w:hAnsi="Arial Narrow" w:cs="Arial"/>
                <w:bCs/>
              </w:rPr>
              <w:t xml:space="preserve">/ </w:t>
            </w:r>
            <w:r w:rsidRPr="00B05CBB">
              <w:rPr>
                <w:rFonts w:ascii="Arial Narrow" w:hAnsi="Arial Narrow" w:cs="Arial"/>
                <w:b/>
                <w:bCs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30699" w:rsidRPr="00911049" w:rsidRDefault="00730699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engines boost on/off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B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Propellers: high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257D14" w:rsidRPr="00B05CBB">
              <w:rPr>
                <w:rFonts w:ascii="Arial Narrow" w:hAnsi="Arial Narrow" w:cs="Arial"/>
                <w:b/>
                <w:bCs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Propellers: low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F2045F" w:rsidRPr="00B05CBB">
              <w:rPr>
                <w:rFonts w:ascii="Arial Narrow" w:hAnsi="Arial Narrow" w:cs="Arial"/>
                <w:b/>
                <w:bCs/>
              </w:rPr>
              <w:t xml:space="preserve">[ </w:t>
            </w:r>
            <w:r w:rsidR="00F2045F">
              <w:rPr>
                <w:rFonts w:ascii="Arial Narrow" w:hAnsi="Arial Narrow" w:cs="Arial"/>
                <w:b/>
                <w:bCs/>
              </w:rPr>
              <w:t>'</w:t>
            </w:r>
            <w:r w:rsidR="00F2045F" w:rsidRPr="00B05CBB">
              <w:rPr>
                <w:rFonts w:ascii="Arial Narrow" w:hAnsi="Arial Narrow" w:cs="Arial"/>
                <w:b/>
                <w:bCs/>
              </w:rPr>
              <w:t xml:space="preserve">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Propellers feathering on</w:t>
            </w:r>
            <w:r w:rsidR="00746CF2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/</w:t>
            </w:r>
            <w:r w:rsidR="00746CF2" w:rsidRPr="00911049">
              <w:rPr>
                <w:rFonts w:ascii="Arial Narrow" w:hAnsi="Arial Narrow"/>
              </w:rPr>
              <w:t xml:space="preserve"> </w:t>
            </w:r>
            <w:r w:rsidRPr="00911049">
              <w:rPr>
                <w:rFonts w:ascii="Arial Narrow" w:hAnsi="Arial Narrow"/>
              </w:rPr>
              <w:t>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FC6C3C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BloqMay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3372B" w:rsidRPr="00AC03DE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372B" w:rsidRPr="00911049" w:rsidRDefault="0053372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Water radiators shutters control axis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72B" w:rsidRPr="00CE0A3B" w:rsidRDefault="0053372B" w:rsidP="0066455C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  <w:lang w:val="en-US"/>
              </w:rPr>
              <w:t>C&gt;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Pr="00CE0A3B">
              <w:rPr>
                <w:rFonts w:ascii="Arial Narrow" w:hAnsi="Arial Narrow" w:cs="Arial"/>
                <w:b/>
                <w:bCs/>
                <w:lang w:val="en-US"/>
              </w:rPr>
              <w:t xml:space="preserve">[ ' ]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372B" w:rsidRPr="00CE0A3B" w:rsidRDefault="0053372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Bf-109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/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110</w:t>
            </w:r>
            <w:r w:rsidR="006424C2" w:rsidRPr="00CE0A3B">
              <w:rPr>
                <w:rFonts w:ascii="Arial Narrow" w:hAnsi="Arial Narrow"/>
                <w:lang w:val="en-US"/>
              </w:rPr>
              <w:t>, Spitfire</w:t>
            </w:r>
            <w:r w:rsidRPr="00CE0A3B">
              <w:rPr>
                <w:rFonts w:ascii="Arial Narrow" w:hAnsi="Arial Narrow"/>
                <w:lang w:val="en-US"/>
              </w:rPr>
              <w:t xml:space="preserve"> water radiator: open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257D14" w:rsidRPr="00B05CBB">
              <w:rPr>
                <w:rFonts w:ascii="Arial Narrow" w:hAnsi="Arial Narrow" w:cs="Arial"/>
                <w:b/>
                <w:bCs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Bf-109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>/</w:t>
            </w:r>
            <w:r w:rsidR="00746CF2" w:rsidRPr="00CE0A3B">
              <w:rPr>
                <w:rFonts w:ascii="Arial Narrow" w:hAnsi="Arial Narrow"/>
                <w:lang w:val="en-US"/>
              </w:rPr>
              <w:t xml:space="preserve"> </w:t>
            </w:r>
            <w:r w:rsidRPr="00CE0A3B">
              <w:rPr>
                <w:rFonts w:ascii="Arial Narrow" w:hAnsi="Arial Narrow"/>
                <w:lang w:val="en-US"/>
              </w:rPr>
              <w:t xml:space="preserve">110 </w:t>
            </w:r>
            <w:r w:rsidR="006424C2" w:rsidRPr="00CE0A3B">
              <w:rPr>
                <w:rFonts w:ascii="Arial Narrow" w:hAnsi="Arial Narrow"/>
                <w:lang w:val="en-US"/>
              </w:rPr>
              <w:t xml:space="preserve">Spitfire </w:t>
            </w:r>
            <w:r w:rsidRPr="00CE0A3B">
              <w:rPr>
                <w:rFonts w:ascii="Arial Narrow" w:hAnsi="Arial Narrow"/>
                <w:lang w:val="en-US"/>
              </w:rPr>
              <w:t>water radiator: close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257D14" w:rsidRPr="00B05CBB">
              <w:rPr>
                <w:rFonts w:ascii="Arial Narrow" w:hAnsi="Arial Narrow" w:cs="Arial"/>
                <w:b/>
                <w:bCs/>
              </w:rPr>
              <w:t xml:space="preserve">[ </w:t>
            </w:r>
            <w:r w:rsidR="00257D14">
              <w:rPr>
                <w:rFonts w:ascii="Arial Narrow" w:hAnsi="Arial Narrow" w:cs="Arial"/>
                <w:b/>
                <w:bCs/>
              </w:rPr>
              <w:t>'</w:t>
            </w:r>
            <w:r w:rsidR="00257D14" w:rsidRPr="00B05CBB">
              <w:rPr>
                <w:rFonts w:ascii="Arial Narrow" w:hAnsi="Arial Narrow" w:cs="Arial"/>
                <w:b/>
                <w:bCs/>
              </w:rPr>
              <w:t xml:space="preserve">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3372B" w:rsidRPr="00AC03DE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372B" w:rsidRPr="00911049" w:rsidRDefault="0053372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Oil radiators shutters control axis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72B" w:rsidRPr="00CE0A3B" w:rsidRDefault="0053372B" w:rsidP="0066455C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shd w:val="clear" w:color="auto" w:fill="FFFF00"/>
                <w:lang w:val="en-US"/>
              </w:rPr>
              <w:t>&lt;W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Pr="00CE0A3B">
              <w:rPr>
                <w:rFonts w:ascii="Arial Narrow" w:hAnsi="Arial Narrow" w:cs="Arial"/>
                <w:b/>
                <w:bCs/>
                <w:lang w:val="en-US"/>
              </w:rPr>
              <w:t xml:space="preserve">[ ' ] </w:t>
            </w:r>
            <w:r w:rsidRPr="00CE0A3B">
              <w:rPr>
                <w:rFonts w:ascii="Arial Narrow" w:hAnsi="Arial Narrow" w:cs="Arial"/>
                <w:bCs/>
                <w:lang w:val="en-US"/>
              </w:rPr>
              <w:t xml:space="preserve">/ </w:t>
            </w:r>
            <w:r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372B" w:rsidRPr="00CE0A3B" w:rsidRDefault="0053372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He-111,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Bf-110 oil radiator: open one step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66455C" w:rsidP="0066455C">
            <w:pPr>
              <w:pStyle w:val="HTMLconformatoprevio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shd w:val="clear" w:color="auto" w:fill="FFFF00"/>
              </w:rPr>
              <w:t>&lt;W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257D14" w:rsidRPr="00B05CBB">
              <w:rPr>
                <w:rFonts w:ascii="Arial Narrow" w:hAnsi="Arial Narrow" w:cs="Arial"/>
                <w:b/>
                <w:bCs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He-111,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Bf-110 oil radiator: close one step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911049" w:rsidRDefault="0066455C" w:rsidP="0066455C">
            <w:pPr>
              <w:pStyle w:val="HTMLconformatoprevio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shd w:val="clear" w:color="auto" w:fill="FFFF00"/>
              </w:rPr>
              <w:t>&lt;</w:t>
            </w:r>
            <w:r w:rsidR="00B468E8" w:rsidRPr="009B6B9D">
              <w:rPr>
                <w:rFonts w:ascii="Arial Narrow" w:hAnsi="Arial Narrow" w:cs="Arial"/>
                <w:bCs/>
                <w:shd w:val="clear" w:color="auto" w:fill="FFFF00"/>
              </w:rPr>
              <w:t>W</w:t>
            </w:r>
            <w:r w:rsidR="005838AB" w:rsidRPr="00911049">
              <w:rPr>
                <w:rFonts w:ascii="Arial Narrow" w:hAnsi="Arial Narrow" w:cs="Arial"/>
                <w:bCs/>
              </w:rPr>
              <w:t xml:space="preserve"> + </w:t>
            </w:r>
            <w:r w:rsidR="00F2045F" w:rsidRPr="00B05CBB">
              <w:rPr>
                <w:rFonts w:ascii="Arial Narrow" w:hAnsi="Arial Narrow" w:cs="Arial"/>
                <w:b/>
                <w:bCs/>
              </w:rPr>
              <w:t xml:space="preserve">[ </w:t>
            </w:r>
            <w:r w:rsidR="00F2045F">
              <w:rPr>
                <w:rFonts w:ascii="Arial Narrow" w:hAnsi="Arial Narrow" w:cs="Arial"/>
                <w:b/>
                <w:bCs/>
              </w:rPr>
              <w:t>'</w:t>
            </w:r>
            <w:r w:rsidR="00F2045F" w:rsidRPr="00B05CBB">
              <w:rPr>
                <w:rFonts w:ascii="Arial Narrow" w:hAnsi="Arial Narrow" w:cs="Arial"/>
                <w:b/>
                <w:bCs/>
              </w:rPr>
              <w:t xml:space="preserve">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5838AB" w:rsidRPr="00AC03DE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Engines inlet cowl shutters control (I-16,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La-5,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Ju 52)</w:t>
            </w:r>
            <w:r w:rsidR="006424C2">
              <w:rPr>
                <w:rFonts w:ascii="Arial Narrow" w:hAnsi="Arial Narrow"/>
                <w:lang w:val="en-US"/>
              </w:rPr>
              <w:t xml:space="preserve">, A-20 upper </w:t>
            </w:r>
            <w:r w:rsidR="0066220A">
              <w:rPr>
                <w:rFonts w:ascii="Arial Narrow" w:hAnsi="Arial Narrow"/>
                <w:lang w:val="en-US"/>
              </w:rPr>
              <w:t>cowl flaps, P-47 intercooler shutter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AF11F6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  <w:lang w:val="en-US"/>
              </w:rPr>
              <w:t>&lt;C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="00F2045F" w:rsidRPr="00CE0A3B">
              <w:rPr>
                <w:rFonts w:ascii="Arial Narrow" w:hAnsi="Arial Narrow" w:cs="Arial"/>
                <w:b/>
                <w:bCs/>
                <w:lang w:val="en-US"/>
              </w:rPr>
              <w:t>[ ' ]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/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5838AB" w:rsidRPr="00AC03DE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911049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 xml:space="preserve">Engines outlet cowl shutters control </w:t>
            </w:r>
            <w:r w:rsidR="00911049">
              <w:rPr>
                <w:rFonts w:ascii="Arial Narrow" w:hAnsi="Arial Narrow"/>
                <w:lang w:val="en-US"/>
              </w:rPr>
              <w:br/>
            </w:r>
            <w:r w:rsidRPr="00911049">
              <w:rPr>
                <w:rFonts w:ascii="Arial Narrow" w:hAnsi="Arial Narrow"/>
                <w:lang w:val="en-US"/>
              </w:rPr>
              <w:t>(</w:t>
            </w:r>
            <w:r w:rsidR="0066220A">
              <w:rPr>
                <w:rFonts w:ascii="Arial Narrow" w:hAnsi="Arial Narrow"/>
                <w:lang w:val="en-US"/>
              </w:rPr>
              <w:t xml:space="preserve">A-20, FW 190 A5/A8, </w:t>
            </w:r>
            <w:r w:rsidRPr="00911049">
              <w:rPr>
                <w:rFonts w:ascii="Arial Narrow" w:hAnsi="Arial Narrow"/>
                <w:lang w:val="en-US"/>
              </w:rPr>
              <w:t>La-5,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Ju 88,</w:t>
            </w:r>
            <w:r w:rsid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P-40</w:t>
            </w:r>
            <w:r w:rsidR="0066220A">
              <w:rPr>
                <w:rFonts w:ascii="Arial Narrow" w:hAnsi="Arial Narrow"/>
                <w:lang w:val="en-US"/>
              </w:rPr>
              <w:t>, P-47</w:t>
            </w:r>
            <w:r w:rsidRPr="00911049">
              <w:rPr>
                <w:rFonts w:ascii="Arial Narrow" w:hAnsi="Arial Narrow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CE0A3B" w:rsidRDefault="00B468E8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2E03E6">
              <w:rPr>
                <w:rFonts w:ascii="Arial Narrow" w:hAnsi="Arial Narrow" w:cs="Arial"/>
                <w:bCs/>
                <w:shd w:val="clear" w:color="auto" w:fill="8EAADB" w:themeFill="accent1" w:themeFillTint="99"/>
                <w:lang w:val="en-US"/>
              </w:rPr>
              <w:t>&lt;A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+ </w:t>
            </w:r>
            <w:r w:rsidR="00F2045F" w:rsidRPr="00CE0A3B">
              <w:rPr>
                <w:rFonts w:ascii="Arial Narrow" w:hAnsi="Arial Narrow" w:cs="Arial"/>
                <w:b/>
                <w:bCs/>
                <w:lang w:val="en-US"/>
              </w:rPr>
              <w:t>[ ' ]</w:t>
            </w:r>
            <w:r w:rsidR="005838AB" w:rsidRPr="00CE0A3B">
              <w:rPr>
                <w:rFonts w:ascii="Arial Narrow" w:hAnsi="Arial Narrow" w:cs="Arial"/>
                <w:bCs/>
                <w:lang w:val="en-US"/>
              </w:rPr>
              <w:t xml:space="preserve"> / </w:t>
            </w:r>
            <w:r w:rsidR="00257D14" w:rsidRPr="00CE0A3B">
              <w:rPr>
                <w:rFonts w:ascii="Arial Narrow" w:hAnsi="Arial Narrow" w:cs="Arial"/>
                <w:b/>
                <w:bCs/>
                <w:lang w:val="en-US"/>
              </w:rPr>
              <w:t>[ ¡ ]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CE0A3B" w:rsidRDefault="005838AB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046575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6575" w:rsidRPr="00CE0A3B" w:rsidRDefault="00046575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Fokker D.VIIF engine: altitude throttle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6575" w:rsidRPr="00CE0A3B" w:rsidRDefault="00046575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6575" w:rsidRPr="00CE0A3B" w:rsidRDefault="00046575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046575" w:rsidRPr="006A2CE4" w:rsidTr="00046575">
        <w:tc>
          <w:tcPr>
            <w:tcW w:w="4137" w:type="dxa"/>
            <w:shd w:val="clear" w:color="auto" w:fill="auto"/>
            <w:vAlign w:val="center"/>
          </w:tcPr>
          <w:p w:rsidR="00046575" w:rsidRPr="00911049" w:rsidRDefault="00046575" w:rsidP="00A03747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Interconnect throttle and prop</w:t>
            </w:r>
            <w:r w:rsidR="00217CBB">
              <w:rPr>
                <w:rFonts w:ascii="Arial Narrow" w:hAnsi="Arial Narrow" w:cs="Arial"/>
                <w:lang w:val="en-US"/>
              </w:rPr>
              <w:t xml:space="preserve">eller </w:t>
            </w:r>
            <w:r>
              <w:rPr>
                <w:rFonts w:ascii="Arial Narrow" w:hAnsi="Arial Narrow" w:cs="Arial"/>
                <w:lang w:val="en-US"/>
              </w:rPr>
              <w:t>controls on / off</w:t>
            </w:r>
          </w:p>
        </w:tc>
        <w:tc>
          <w:tcPr>
            <w:tcW w:w="1417" w:type="dxa"/>
            <w:vAlign w:val="center"/>
          </w:tcPr>
          <w:p w:rsidR="00046575" w:rsidRPr="00911049" w:rsidRDefault="00046575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  <w:lang w:val="en-US"/>
              </w:rPr>
              <w:t>&lt;M</w:t>
            </w:r>
            <w:r>
              <w:rPr>
                <w:rFonts w:ascii="Arial Narrow" w:hAnsi="Arial Narrow" w:cs="Arial"/>
                <w:bCs/>
                <w:lang w:val="en-US"/>
              </w:rPr>
              <w:t xml:space="preserve"> + 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575" w:rsidRPr="00911049" w:rsidRDefault="00046575" w:rsidP="00A0374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046575" w:rsidRPr="006A2CE4" w:rsidTr="00046575">
        <w:tc>
          <w:tcPr>
            <w:tcW w:w="4137" w:type="dxa"/>
            <w:shd w:val="clear" w:color="auto" w:fill="auto"/>
            <w:vAlign w:val="center"/>
          </w:tcPr>
          <w:p w:rsidR="00046575" w:rsidRPr="00911049" w:rsidRDefault="00046575" w:rsidP="006B0C1D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Interconnect throttle and turbo controls on / off</w:t>
            </w:r>
          </w:p>
        </w:tc>
        <w:tc>
          <w:tcPr>
            <w:tcW w:w="1417" w:type="dxa"/>
            <w:vAlign w:val="center"/>
          </w:tcPr>
          <w:p w:rsidR="00046575" w:rsidRPr="00911049" w:rsidRDefault="00046575" w:rsidP="006B0C1D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  <w:r w:rsidRPr="002E03E6">
              <w:rPr>
                <w:rFonts w:ascii="Arial Narrow" w:hAnsi="Arial Narrow" w:cs="Arial"/>
                <w:bCs/>
                <w:shd w:val="clear" w:color="auto" w:fill="8EAADB" w:themeFill="accent1" w:themeFillTint="99"/>
                <w:lang w:val="en-US"/>
              </w:rPr>
              <w:t>&lt;A</w:t>
            </w:r>
            <w:r>
              <w:rPr>
                <w:rFonts w:ascii="Arial Narrow" w:hAnsi="Arial Narrow" w:cs="Arial"/>
                <w:bCs/>
                <w:lang w:val="en-US"/>
              </w:rPr>
              <w:t xml:space="preserve"> + 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575" w:rsidRPr="00911049" w:rsidRDefault="00046575" w:rsidP="006B0C1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1E5760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Switch common control of engines on/off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760" w:rsidRPr="00911049" w:rsidRDefault="001E5760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1E5760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 xml:space="preserve">Switch engine 1 </w:t>
            </w:r>
            <w:r>
              <w:rPr>
                <w:rFonts w:ascii="Arial Narrow" w:hAnsi="Arial Narrow"/>
                <w:lang w:val="en-US"/>
              </w:rPr>
              <w:t xml:space="preserve">/ 2 / 3 </w:t>
            </w:r>
            <w:r w:rsidRPr="00911049">
              <w:rPr>
                <w:rFonts w:ascii="Arial Narrow" w:hAnsi="Arial Narrow"/>
                <w:lang w:val="en-US"/>
              </w:rPr>
              <w:t>control on/off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760" w:rsidRPr="00911049" w:rsidRDefault="001E5760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911049">
              <w:rPr>
                <w:rFonts w:ascii="Arial Narrow" w:hAnsi="Arial Narrow" w:cs="Arial"/>
                <w:bCs/>
              </w:rPr>
              <w:t>1</w:t>
            </w:r>
            <w:r>
              <w:rPr>
                <w:rFonts w:ascii="Arial Narrow" w:hAnsi="Arial Narrow" w:cs="Arial"/>
                <w:bCs/>
              </w:rPr>
              <w:t xml:space="preserve"> / 2 / 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733E5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33E5" w:rsidRPr="00911049" w:rsidRDefault="007733E5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3E5" w:rsidRPr="00911049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33E5" w:rsidRPr="00911049" w:rsidRDefault="007733E5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1E5760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760" w:rsidRPr="00911049" w:rsidRDefault="001E5760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0" w:rsidRPr="00C32A93" w:rsidRDefault="009A4FCA" w:rsidP="0066220A">
            <w:pPr>
              <w:pStyle w:val="HTMLconformatoprevi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→</w:t>
            </w: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lastRenderedPageBreak/>
              <w:t>Engage engine 1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B468E8" w:rsidP="00C86D56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="00F83E3F" w:rsidRPr="00911049">
              <w:rPr>
                <w:rFonts w:ascii="Arial Narrow" w:hAnsi="Arial Narrow" w:cs="Arial"/>
                <w:bCs/>
              </w:rPr>
              <w:t xml:space="preserve"> + 1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throttle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propeller RPM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mixture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1 supercharger mode switch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614A0" w:rsidRPr="00384FD7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</w:rPr>
              <w:t xml:space="preserve">Engine 1 </w:t>
            </w:r>
            <w:r>
              <w:rPr>
                <w:rFonts w:ascii="Arial Narrow" w:hAnsi="Arial Narrow"/>
              </w:rPr>
              <w:t>turbo</w:t>
            </w:r>
            <w:r w:rsidRPr="00911049">
              <w:rPr>
                <w:rFonts w:ascii="Arial Narrow" w:hAnsi="Arial Narrow"/>
              </w:rPr>
              <w:t>supercharger</w:t>
            </w:r>
            <w:r>
              <w:rPr>
                <w:rFonts w:ascii="Arial Narrow" w:hAnsi="Arial Narrow"/>
              </w:rPr>
              <w:t xml:space="preserve">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boost switch on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 pitch control mode</w:t>
            </w:r>
            <w:r w:rsidR="007614A0">
              <w:rPr>
                <w:rFonts w:ascii="Arial Narrow" w:hAnsi="Arial Narrow"/>
                <w:lang w:val="en-US"/>
              </w:rPr>
              <w:t xml:space="preserve"> switch</w:t>
            </w:r>
            <w:r w:rsidRPr="00911049">
              <w:rPr>
                <w:rFonts w:ascii="Arial Narrow" w:hAnsi="Arial Narrow"/>
                <w:lang w:val="en-US"/>
              </w:rPr>
              <w:t>: man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aut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propeller: manual high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propeller: manual low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water radiator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oil radiator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inlet cowl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1 outlet cowl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 2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B468E8" w:rsidP="00FC6C3C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="00F83E3F" w:rsidRPr="00911049">
              <w:rPr>
                <w:rFonts w:ascii="Arial Narrow" w:hAnsi="Arial Narrow" w:cs="Arial"/>
                <w:bCs/>
              </w:rPr>
              <w:t xml:space="preserve"> + 2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throttle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propeller RPM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mixture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2 supercharger mode switch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614A0" w:rsidRPr="00384FD7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</w:rPr>
              <w:t xml:space="preserve">Engine </w:t>
            </w:r>
            <w:r>
              <w:rPr>
                <w:rFonts w:ascii="Arial Narrow" w:hAnsi="Arial Narrow"/>
              </w:rPr>
              <w:t>2</w:t>
            </w:r>
            <w:r w:rsidRPr="0091104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turbo </w:t>
            </w:r>
            <w:r w:rsidRPr="00911049">
              <w:rPr>
                <w:rFonts w:ascii="Arial Narrow" w:hAnsi="Arial Narrow"/>
              </w:rPr>
              <w:t>supercharger</w:t>
            </w:r>
            <w:r>
              <w:rPr>
                <w:rFonts w:ascii="Arial Narrow" w:hAnsi="Arial Narrow"/>
              </w:rPr>
              <w:t xml:space="preserve">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14A0" w:rsidRPr="00911049" w:rsidRDefault="007614A0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boost switch on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off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 xml:space="preserve">Engine 2 propeller </w:t>
            </w:r>
            <w:r w:rsidR="00412FDB" w:rsidRPr="00911049">
              <w:rPr>
                <w:rFonts w:ascii="Arial Narrow" w:hAnsi="Arial Narrow"/>
                <w:lang w:val="en-US"/>
              </w:rPr>
              <w:t>pitch control mode</w:t>
            </w:r>
            <w:r w:rsidR="007614A0">
              <w:rPr>
                <w:rFonts w:ascii="Arial Narrow" w:hAnsi="Arial Narrow"/>
                <w:lang w:val="en-US"/>
              </w:rPr>
              <w:t xml:space="preserve"> switch</w:t>
            </w:r>
            <w:r w:rsidR="00412FDB" w:rsidRPr="00911049">
              <w:rPr>
                <w:rFonts w:ascii="Arial Narrow" w:hAnsi="Arial Narrow"/>
                <w:lang w:val="en-US"/>
              </w:rPr>
              <w:t>: man /</w:t>
            </w:r>
            <w:r w:rsidR="00046575">
              <w:rPr>
                <w:rFonts w:ascii="Arial Narrow" w:hAnsi="Arial Narrow"/>
                <w:lang w:val="en-US"/>
              </w:rPr>
              <w:t xml:space="preserve"> </w:t>
            </w:r>
            <w:r w:rsidR="00412FDB" w:rsidRPr="00911049">
              <w:rPr>
                <w:rFonts w:ascii="Arial Narrow" w:hAnsi="Arial Narrow"/>
                <w:lang w:val="en-US"/>
              </w:rPr>
              <w:t>aut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propeller: manual high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propeller: manual low pitch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water radiator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oil radiator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outlet cowl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2 inlet cowl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Engage engine 3 start procedure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/</w:t>
            </w:r>
            <w:r w:rsidR="00746CF2" w:rsidRPr="00911049">
              <w:rPr>
                <w:rFonts w:ascii="Arial Narrow" w:hAnsi="Arial Narrow"/>
                <w:lang w:val="en-US"/>
              </w:rPr>
              <w:t xml:space="preserve"> </w:t>
            </w:r>
            <w:r w:rsidRPr="00911049">
              <w:rPr>
                <w:rFonts w:ascii="Arial Narrow" w:hAnsi="Arial Narrow"/>
                <w:lang w:val="en-US"/>
              </w:rPr>
              <w:t>stop engine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B468E8" w:rsidP="00FC6C3C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="00F83E3F" w:rsidRPr="00911049">
              <w:rPr>
                <w:rFonts w:ascii="Arial Narrow" w:hAnsi="Arial Narrow" w:cs="Arial"/>
                <w:bCs/>
              </w:rPr>
              <w:t xml:space="preserve"> + 3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3 throttle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911049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  <w:r w:rsidRPr="00911049">
              <w:rPr>
                <w:rFonts w:ascii="Arial Narrow" w:hAnsi="Arial Narrow"/>
              </w:rPr>
              <w:t>Engine 3 mixture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3 oil radiator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F83E3F" w:rsidRPr="007733E5" w:rsidTr="00046575"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911049">
              <w:rPr>
                <w:rFonts w:ascii="Arial Narrow" w:hAnsi="Arial Narrow"/>
                <w:lang w:val="en-US"/>
              </w:rPr>
              <w:t>Engine 3 inlet cowl shutters control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3E3F" w:rsidRPr="00911049" w:rsidRDefault="00F83E3F" w:rsidP="00A03747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</w:tbl>
    <w:p w:rsidR="005838AB" w:rsidRPr="004E4352" w:rsidRDefault="005838AB" w:rsidP="005838AB">
      <w:pPr>
        <w:pStyle w:val="HTMLconformatoprevio"/>
        <w:keepNext/>
        <w:tabs>
          <w:tab w:val="clear" w:pos="6412"/>
          <w:tab w:val="left" w:pos="6379"/>
        </w:tabs>
        <w:spacing w:after="120"/>
        <w:ind w:left="142" w:right="85"/>
        <w:jc w:val="center"/>
        <w:outlineLvl w:val="0"/>
        <w:rPr>
          <w:rFonts w:ascii="Arial Narrow" w:hAnsi="Arial Narrow" w:cs="Arial"/>
          <w:b/>
          <w:szCs w:val="18"/>
        </w:rPr>
      </w:pPr>
      <w:r w:rsidRPr="00A115F9">
        <w:rPr>
          <w:rFonts w:ascii="Arial Narrow" w:hAnsi="Arial Narrow" w:cs="Arial"/>
          <w:b/>
          <w:sz w:val="18"/>
          <w:szCs w:val="18"/>
          <w:lang w:val="en-US"/>
        </w:rPr>
        <w:br w:type="page"/>
      </w:r>
      <w:r w:rsidRPr="004E4352">
        <w:rPr>
          <w:rFonts w:ascii="Arial Narrow" w:hAnsi="Arial Narrow" w:cs="Arial"/>
          <w:b/>
          <w:szCs w:val="18"/>
        </w:rPr>
        <w:lastRenderedPageBreak/>
        <w:t>Weapons controls</w:t>
      </w:r>
    </w:p>
    <w:tbl>
      <w:tblPr>
        <w:tblW w:w="722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02"/>
        <w:gridCol w:w="1843"/>
        <w:gridCol w:w="1984"/>
      </w:tblGrid>
      <w:tr w:rsidR="005838AB" w:rsidRPr="004E4352" w:rsidTr="00786ECE">
        <w:trPr>
          <w:tblHeader/>
        </w:trPr>
        <w:tc>
          <w:tcPr>
            <w:tcW w:w="3402" w:type="dxa"/>
            <w:shd w:val="clear" w:color="auto" w:fill="BFBFBF"/>
            <w:vAlign w:val="center"/>
          </w:tcPr>
          <w:p w:rsidR="005838AB" w:rsidRPr="004E4352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5838AB" w:rsidRPr="004E4352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984" w:type="dxa"/>
            <w:shd w:val="clear" w:color="auto" w:fill="BFBFBF"/>
          </w:tcPr>
          <w:p w:rsidR="005838AB" w:rsidRPr="004E4352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4E4352">
              <w:rPr>
                <w:rFonts w:ascii="Arial Narrow" w:hAnsi="Arial Narrow" w:cs="Arial"/>
                <w:b/>
                <w:bCs/>
              </w:rPr>
              <w:t>Joystick</w:t>
            </w:r>
            <w:r w:rsidR="004E4352" w:rsidRPr="004E4352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5838AB" w:rsidRPr="00CE238E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bookmarkStart w:id="0" w:name="_Hlk2196844"/>
            <w:r w:rsidRPr="004E4352">
              <w:rPr>
                <w:rFonts w:ascii="Arial Narrow" w:hAnsi="Arial Narrow"/>
              </w:rPr>
              <w:t>Fire all guns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Space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38AB" w:rsidRPr="004E4352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782C2F">
              <w:rPr>
                <w:rFonts w:ascii="Arial Narrow" w:hAnsi="Arial Narrow" w:cs="Arial"/>
                <w:bCs/>
                <w:lang w:val="en-US"/>
              </w:rPr>
              <w:t xml:space="preserve"> </w:t>
            </w:r>
            <w:r w:rsidR="00BE668D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1</w:t>
            </w:r>
            <w:r w:rsidR="004E2DB2">
              <w:rPr>
                <w:rFonts w:ascii="Arial Narrow" w:hAnsi="Arial Narrow"/>
                <w:bCs/>
                <w:lang w:val="en-US"/>
              </w:rPr>
              <w:br/>
            </w:r>
            <w:r w:rsidR="004E4352" w:rsidRPr="004E4352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5838AB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Fire weapon group 1</w:t>
            </w:r>
            <w:r w:rsidR="003B4848">
              <w:rPr>
                <w:rFonts w:ascii="Arial Narrow" w:hAnsi="Arial Narrow"/>
              </w:rPr>
              <w:t xml:space="preserve"> [guns]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B468E8" w:rsidP="005F16C9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="005838AB" w:rsidRPr="004E4352">
              <w:rPr>
                <w:rFonts w:ascii="Arial Narrow" w:hAnsi="Arial Narrow"/>
                <w:lang w:val="en-US"/>
              </w:rPr>
              <w:t xml:space="preserve"> + Space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38AB" w:rsidRPr="004E4352" w:rsidRDefault="00B468E8" w:rsidP="005F16C9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="004E4352" w:rsidRPr="004E4352">
              <w:rPr>
                <w:rFonts w:ascii="Arial Narrow" w:hAnsi="Arial Narrow"/>
                <w:lang w:val="en-US"/>
              </w:rPr>
              <w:t xml:space="preserve"> + Mouse Left Button</w:t>
            </w:r>
          </w:p>
        </w:tc>
      </w:tr>
      <w:tr w:rsidR="005838AB" w:rsidRPr="007733E5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5838A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Fire weapon group 2</w:t>
            </w:r>
            <w:r w:rsidR="003B4848">
              <w:rPr>
                <w:rFonts w:ascii="Arial Narrow" w:hAnsi="Arial Narrow"/>
              </w:rPr>
              <w:t xml:space="preserve"> [cannons]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4E4352" w:rsidRDefault="00B468E8" w:rsidP="00C63427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&lt;A</w:t>
            </w:r>
            <w:r w:rsidR="005838AB" w:rsidRPr="004E4352">
              <w:rPr>
                <w:rFonts w:ascii="Arial Narrow" w:hAnsi="Arial Narrow"/>
                <w:lang w:val="en-US"/>
              </w:rPr>
              <w:t xml:space="preserve"> + Space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70C" w:rsidRDefault="007733E5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D1570C">
              <w:rPr>
                <w:rFonts w:ascii="Arial Narrow" w:hAnsi="Arial Narrow" w:cs="Arial"/>
                <w:bCs/>
                <w:lang w:val="en-US"/>
              </w:rPr>
              <w:t>– 3</w:t>
            </w:r>
          </w:p>
          <w:p w:rsidR="005838AB" w:rsidRPr="004E4352" w:rsidRDefault="00B468E8" w:rsidP="00C63427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&lt;A</w:t>
            </w:r>
            <w:r w:rsidR="004E4352" w:rsidRPr="004E4352">
              <w:rPr>
                <w:rFonts w:ascii="Arial Narrow" w:hAnsi="Arial Narrow"/>
                <w:lang w:val="en-US"/>
              </w:rPr>
              <w:t xml:space="preserve"> + Mouse Left Button</w:t>
            </w:r>
          </w:p>
        </w:tc>
      </w:tr>
      <w:tr w:rsidR="007C031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0318" w:rsidRPr="004E4352" w:rsidRDefault="007C0318" w:rsidP="00C63427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Fire </w:t>
            </w:r>
            <w:r w:rsidR="00757239">
              <w:rPr>
                <w:rFonts w:ascii="Arial Narrow" w:hAnsi="Arial Narrow"/>
              </w:rPr>
              <w:t>weapon group 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0318" w:rsidRPr="004E4352" w:rsidRDefault="00B468E8" w:rsidP="005F16C9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5F12F1">
              <w:rPr>
                <w:rFonts w:ascii="Arial Narrow" w:hAnsi="Arial Narrow"/>
                <w:shd w:val="clear" w:color="auto" w:fill="A8D08D" w:themeFill="accent6" w:themeFillTint="99"/>
                <w:lang w:val="en-US"/>
              </w:rPr>
              <w:t>C&gt;</w:t>
            </w:r>
            <w:r w:rsidR="00757239">
              <w:rPr>
                <w:rFonts w:ascii="Arial Narrow" w:hAnsi="Arial Narrow"/>
                <w:lang w:val="en-US"/>
              </w:rPr>
              <w:t xml:space="preserve"> + Space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318" w:rsidRPr="004E4352" w:rsidRDefault="00B468E8" w:rsidP="005F16C9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5F12F1">
              <w:rPr>
                <w:rFonts w:ascii="Arial Narrow" w:hAnsi="Arial Narrow"/>
                <w:shd w:val="clear" w:color="auto" w:fill="A8D08D" w:themeFill="accent6" w:themeFillTint="99"/>
                <w:lang w:val="en-US"/>
              </w:rPr>
              <w:t>C&gt;</w:t>
            </w:r>
            <w:r w:rsidR="00757239" w:rsidRPr="004E4352">
              <w:rPr>
                <w:rFonts w:ascii="Arial Narrow" w:hAnsi="Arial Narrow"/>
                <w:lang w:val="en-US"/>
              </w:rPr>
              <w:t xml:space="preserve"> + Mouse Left Button</w:t>
            </w:r>
          </w:p>
        </w:tc>
      </w:tr>
      <w:tr w:rsidR="004C072B" w:rsidRPr="00CE238E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C072B" w:rsidRPr="004E4352" w:rsidRDefault="004C072B" w:rsidP="00C63427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Reload all guns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C072B" w:rsidRPr="004E4352" w:rsidRDefault="005F16C9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U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72B" w:rsidRPr="004E4352" w:rsidRDefault="004C072B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Middle Button</w:t>
            </w:r>
          </w:p>
        </w:tc>
      </w:tr>
      <w:tr w:rsidR="00F97FF4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Select ammunition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B468E8" w:rsidP="006A36AD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F97FF4" w:rsidRPr="004E4352">
              <w:rPr>
                <w:rFonts w:ascii="Arial Narrow" w:hAnsi="Arial Narrow"/>
              </w:rPr>
              <w:t xml:space="preserve"> + G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97FF4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F97FF4" w:rsidRPr="00F97FF4" w:rsidRDefault="00F97FF4" w:rsidP="00F97FF4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F97FF4">
              <w:rPr>
                <w:rFonts w:ascii="Arial Narrow" w:hAnsi="Arial Narrow"/>
                <w:b/>
                <w:lang w:val="en-US"/>
              </w:rPr>
              <w:t>Gunsight</w:t>
            </w:r>
            <w:r w:rsidR="00D42635">
              <w:rPr>
                <w:rFonts w:ascii="Arial Narrow" w:hAnsi="Arial Narrow"/>
                <w:b/>
                <w:lang w:val="en-US"/>
              </w:rPr>
              <w:t xml:space="preserve"> / Visor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FF4" w:rsidRPr="004E4352" w:rsidRDefault="00F97FF4" w:rsidP="00C63427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FF4" w:rsidRPr="004E4352" w:rsidRDefault="00F97FF4" w:rsidP="00C63427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</w:t>
            </w:r>
            <w:r w:rsidR="00AC03DE"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sight filter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4E4352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D42635">
              <w:rPr>
                <w:rFonts w:ascii="Arial Narrow" w:hAnsi="Arial Narrow"/>
              </w:rPr>
              <w:t xml:space="preserve"> + 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</w:t>
            </w:r>
            <w:r w:rsidR="00AC03DE"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sight position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B468E8" w:rsidP="005F16C9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>
              <w:rPr>
                <w:rFonts w:ascii="Arial Narrow" w:hAnsi="Arial Narrow"/>
              </w:rPr>
              <w:t xml:space="preserve"> + F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D42635" w:rsidP="004E4352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Gu</w:t>
            </w:r>
            <w:r w:rsidR="00AC03DE"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sight mode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Default="00B468E8" w:rsidP="004E4352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D42635">
              <w:rPr>
                <w:rFonts w:ascii="Arial Narrow" w:hAnsi="Arial Narrow"/>
              </w:rPr>
              <w:t xml:space="preserve"> + 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4E4352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bookmarkEnd w:id="0"/>
      <w:tr w:rsidR="00F81276" w:rsidRPr="004D02B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range adjustment</w:t>
            </w:r>
            <w:r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E22BC4" w:rsidRDefault="00F81276" w:rsidP="00F81276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Pr="00E22BC4">
              <w:rPr>
                <w:rFonts w:ascii="Arial Narrow" w:hAnsi="Arial Narrow"/>
                <w:lang w:val="en-US"/>
              </w:rPr>
              <w:t xml:space="preserve"> + </w:t>
            </w:r>
            <w:r>
              <w:rPr>
                <w:rFonts w:ascii="Arial Narrow" w:hAnsi="Arial Narrow"/>
                <w:lang w:val="en-US"/>
              </w:rPr>
              <w:t>Ñ</w:t>
            </w:r>
            <w:r w:rsidRPr="00E22BC4">
              <w:rPr>
                <w:rFonts w:ascii="Arial Narrow" w:hAnsi="Arial Narrow"/>
                <w:lang w:val="en-US"/>
              </w:rPr>
              <w:t xml:space="preserve"> /</w:t>
            </w:r>
            <w:r>
              <w:rPr>
                <w:rFonts w:ascii="Arial Narrow" w:hAnsi="Arial Narrow"/>
                <w:lang w:val="en-US"/>
              </w:rPr>
              <w:t xml:space="preserve"> Punto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E22BC4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8127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horizontal adjustment</w:t>
            </w:r>
            <w:r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4E4352">
              <w:rPr>
                <w:rFonts w:ascii="Arial Narrow" w:hAnsi="Arial Narrow"/>
              </w:rPr>
              <w:t xml:space="preserve"> + Coma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Guion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8127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reset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E22BC4" w:rsidRDefault="00F81276" w:rsidP="00F81276">
            <w:pPr>
              <w:pStyle w:val="HTMLconformatoprevio"/>
              <w:jc w:val="right"/>
              <w:rPr>
                <w:rFonts w:ascii="Arial Narrow" w:hAnsi="Arial Narrow"/>
                <w:b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4E4352">
              <w:rPr>
                <w:rFonts w:ascii="Arial Narrow" w:hAnsi="Arial Narrow"/>
              </w:rPr>
              <w:t xml:space="preserve"> + </w:t>
            </w:r>
            <w:r w:rsidRPr="009D2358">
              <w:rPr>
                <w:rFonts w:ascii="Arial Narrow" w:hAnsi="Arial Narrow"/>
              </w:rPr>
              <w:t>Agudo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81276" w:rsidRPr="004D02B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range adjustment</w:t>
            </w:r>
            <w:r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E22BC4" w:rsidRDefault="00F81276" w:rsidP="00F81276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M&gt;</w:t>
            </w:r>
            <w:r w:rsidRPr="00E22BC4">
              <w:rPr>
                <w:rFonts w:ascii="Arial Narrow" w:hAnsi="Arial Narrow"/>
                <w:lang w:val="en-US"/>
              </w:rPr>
              <w:t xml:space="preserve"> + </w:t>
            </w:r>
            <w:r>
              <w:rPr>
                <w:rFonts w:ascii="Arial Narrow" w:hAnsi="Arial Narrow"/>
                <w:lang w:val="en-US"/>
              </w:rPr>
              <w:t>Ñ / Punto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CE0A3B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8127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horizontal adjustment</w:t>
            </w:r>
            <w:r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4E4352">
              <w:rPr>
                <w:rFonts w:ascii="Arial Narrow" w:hAnsi="Arial Narrow"/>
              </w:rPr>
              <w:t xml:space="preserve"> + Coma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Guion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8127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reset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1276" w:rsidRPr="00E22BC4" w:rsidRDefault="00F81276" w:rsidP="00F81276">
            <w:pPr>
              <w:pStyle w:val="HTMLconformatoprevio"/>
              <w:jc w:val="right"/>
              <w:rPr>
                <w:rFonts w:ascii="Arial Narrow" w:hAnsi="Arial Narrow"/>
                <w:b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4E4352">
              <w:rPr>
                <w:rFonts w:ascii="Arial Narrow" w:hAnsi="Arial Narrow"/>
              </w:rPr>
              <w:t xml:space="preserve"> + </w:t>
            </w:r>
            <w:r>
              <w:rPr>
                <w:rFonts w:ascii="Arial Narrow" w:hAnsi="Arial Narrow"/>
              </w:rPr>
              <w:t>Agudo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276" w:rsidRPr="004E4352" w:rsidRDefault="00F81276" w:rsidP="00F81276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71829" w:rsidRPr="004E4352" w:rsidRDefault="00571829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280990">
              <w:rPr>
                <w:rFonts w:ascii="Arial Narrow" w:hAnsi="Arial Narrow"/>
                <w:b/>
              </w:rPr>
              <w:t>Bombing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413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CE0A3B" w:rsidRDefault="00584136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CE0A3B">
              <w:rPr>
                <w:rFonts w:ascii="Arial Narrow" w:hAnsi="Arial Narrow"/>
                <w:lang w:val="en-US"/>
              </w:rPr>
              <w:t>Drop bombs [contain</w:t>
            </w:r>
            <w:r w:rsidR="00786ECE">
              <w:rPr>
                <w:rFonts w:ascii="Arial Narrow" w:hAnsi="Arial Narrow"/>
                <w:lang w:val="en-US"/>
              </w:rPr>
              <w:t>rs</w:t>
            </w:r>
            <w:r w:rsidRPr="00CE0A3B">
              <w:rPr>
                <w:rFonts w:ascii="Arial Narrow" w:hAnsi="Arial Narrow"/>
                <w:lang w:val="en-US"/>
              </w:rPr>
              <w:t>, paratr</w:t>
            </w:r>
            <w:r w:rsidR="00786ECE">
              <w:rPr>
                <w:rFonts w:ascii="Arial Narrow" w:hAnsi="Arial Narrow"/>
                <w:lang w:val="en-US"/>
              </w:rPr>
              <w:t>oops</w:t>
            </w:r>
            <w:r w:rsidRPr="00CE0A3B">
              <w:rPr>
                <w:rFonts w:ascii="Arial Narrow" w:hAnsi="Arial Narrow"/>
                <w:lang w:val="en-US"/>
              </w:rPr>
              <w:t>, smoke]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4E4352" w:rsidRDefault="00584136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136" w:rsidRPr="00C07B25" w:rsidRDefault="00584136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lang w:val="en-US"/>
              </w:rPr>
              <w:t>SX52 – 7</w:t>
            </w:r>
            <w:r w:rsidR="00C07B25">
              <w:rPr>
                <w:rFonts w:ascii="Arial Narrow" w:hAnsi="Arial Narrow"/>
                <w:lang w:val="en-US"/>
              </w:rPr>
              <w:t xml:space="preserve"> </w:t>
            </w:r>
            <w:r w:rsidR="00C07B25">
              <w:rPr>
                <w:rFonts w:ascii="Arial Narrow" w:hAnsi="Arial Narrow"/>
                <w:b/>
                <w:lang w:val="en-US"/>
              </w:rPr>
              <w:t>[ D ]</w:t>
            </w:r>
          </w:p>
        </w:tc>
      </w:tr>
      <w:tr w:rsidR="0058413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4E4352" w:rsidRDefault="00584136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Drop bombs mode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4E4352" w:rsidRDefault="005A3FB0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136" w:rsidRPr="004E4352" w:rsidRDefault="00584136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sight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V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Drop bombs delay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A3FB0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bay doors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Bomb safety switch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A3FB0" w:rsidP="00D42635">
            <w:pPr>
              <w:pStyle w:val="HTMLconformatoprevio"/>
              <w:rPr>
                <w:rFonts w:ascii="Arial Narrow" w:hAnsi="Arial Narrow"/>
              </w:rPr>
            </w:pPr>
            <w:r w:rsidRPr="009B6B9D">
              <w:rPr>
                <w:rFonts w:ascii="Arial Narrow" w:hAnsi="Arial Narrow"/>
                <w:shd w:val="clear" w:color="auto" w:fill="FFFF00"/>
              </w:rPr>
              <w:t>&lt;W</w:t>
            </w:r>
            <w:r w:rsidRPr="004E4352">
              <w:rPr>
                <w:rFonts w:ascii="Arial Narrow" w:hAnsi="Arial Narrow"/>
              </w:rPr>
              <w:t xml:space="preserve"> + </w:t>
            </w:r>
            <w:r>
              <w:rPr>
                <w:rFonts w:ascii="Arial Narrow" w:hAnsi="Arial Narrow"/>
              </w:rPr>
              <w:t>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571829" w:rsidRPr="004E4352" w:rsidRDefault="00571829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C072B">
              <w:rPr>
                <w:rFonts w:ascii="Arial Narrow" w:hAnsi="Arial Narrow"/>
                <w:b/>
              </w:rPr>
              <w:t>Rockets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4136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4E4352" w:rsidRDefault="00584136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Launch rockets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4136" w:rsidRPr="004E4352" w:rsidRDefault="00584136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136" w:rsidRPr="004E4352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584136">
              <w:rPr>
                <w:rFonts w:ascii="Arial Narrow" w:hAnsi="Arial Narrow" w:cs="Arial"/>
                <w:bCs/>
                <w:lang w:val="en-US"/>
              </w:rPr>
              <w:t>– 2</w:t>
            </w: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Launch rockets mode toggle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A3FB0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71829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Jettison stores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829" w:rsidRPr="004E4352" w:rsidRDefault="00B468E8" w:rsidP="00D42635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71829">
              <w:rPr>
                <w:rFonts w:ascii="Arial Narrow" w:hAnsi="Arial Narrow"/>
              </w:rPr>
              <w:t xml:space="preserve"> + D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829" w:rsidRPr="004E4352" w:rsidRDefault="00571829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84B43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4B43" w:rsidRDefault="00784B43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4B43" w:rsidRDefault="00784B43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B43" w:rsidRPr="004E4352" w:rsidRDefault="00784B43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A3FB0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FB0" w:rsidRPr="004E4352" w:rsidRDefault="005A3FB0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A3FB0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FB0" w:rsidRPr="004E4352" w:rsidRDefault="005A3FB0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A3FB0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3FB0" w:rsidRDefault="005A3FB0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FB0" w:rsidRPr="004E4352" w:rsidRDefault="005A3FB0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F76E4D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E4D" w:rsidRPr="004E4352" w:rsidRDefault="009A4FCA" w:rsidP="00F76E4D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→</w:t>
            </w:r>
          </w:p>
        </w:tc>
      </w:tr>
      <w:tr w:rsidR="00D42635" w:rsidRPr="004E4352" w:rsidTr="00786ECE">
        <w:trPr>
          <w:trHeight w:val="227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bottom w:w="0" w:type="dxa"/>
            </w:tcMar>
            <w:vAlign w:val="center"/>
          </w:tcPr>
          <w:p w:rsidR="00D42635" w:rsidRPr="00D42635" w:rsidRDefault="00D42635" w:rsidP="00D42635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D42635">
              <w:rPr>
                <w:rFonts w:ascii="Arial Narrow" w:hAnsi="Arial Narrow"/>
                <w:b/>
                <w:lang w:val="en-US"/>
              </w:rPr>
              <w:lastRenderedPageBreak/>
              <w:t>Personal weapon / flare pistol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D42635" w:rsidRPr="004E4352" w:rsidRDefault="00D42635" w:rsidP="00571829">
            <w:pPr>
              <w:pStyle w:val="HTMLconformatoprevio"/>
              <w:jc w:val="right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Remove personal weapon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flare pistol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AF11F6" w:rsidP="00D42635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D42635" w:rsidRPr="004E4352">
              <w:rPr>
                <w:rFonts w:ascii="Arial Narrow" w:hAnsi="Arial Narrow"/>
              </w:rPr>
              <w:t xml:space="preserve"> + </w:t>
            </w:r>
            <w:r w:rsidR="00D42635" w:rsidRPr="00E22BC4">
              <w:rPr>
                <w:rFonts w:ascii="Arial Narrow" w:hAnsi="Arial Narrow"/>
                <w:b/>
              </w:rPr>
              <w:t>[ º ]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Red flare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AF11F6" w:rsidP="00D42635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D42635" w:rsidRPr="004E4352">
              <w:rPr>
                <w:rFonts w:ascii="Arial Narrow" w:hAnsi="Arial Narrow"/>
              </w:rPr>
              <w:t xml:space="preserve"> + 1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51B0D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1B0D" w:rsidRPr="004E4352" w:rsidRDefault="00D51B0D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Green flare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1B0D" w:rsidRPr="00AF11F6" w:rsidRDefault="00D51B0D" w:rsidP="00D42635">
            <w:pPr>
              <w:pStyle w:val="HTMLconformatoprevio"/>
              <w:rPr>
                <w:rFonts w:ascii="Arial Narrow" w:hAnsi="Arial Narrow"/>
                <w:shd w:val="clear" w:color="auto" w:fill="C5E0B3" w:themeFill="accent6" w:themeFillTint="66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Pr="004E4352">
              <w:rPr>
                <w:rFonts w:ascii="Arial Narrow" w:hAnsi="Arial Narrow"/>
              </w:rPr>
              <w:t xml:space="preserve"> + 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B0D" w:rsidRPr="004E4352" w:rsidRDefault="00D51B0D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51B0D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1B0D" w:rsidRPr="004E4352" w:rsidRDefault="00D51B0D" w:rsidP="00D42635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White flare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1B0D" w:rsidRPr="00AF11F6" w:rsidRDefault="00D51B0D" w:rsidP="00D42635">
            <w:pPr>
              <w:pStyle w:val="HTMLconformatoprevio"/>
              <w:rPr>
                <w:rFonts w:ascii="Arial Narrow" w:hAnsi="Arial Narrow"/>
                <w:shd w:val="clear" w:color="auto" w:fill="C5E0B3" w:themeFill="accent6" w:themeFillTint="66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Pr="004E4352">
              <w:rPr>
                <w:rFonts w:ascii="Arial Narrow" w:hAnsi="Arial Narrow"/>
              </w:rPr>
              <w:t xml:space="preserve"> + 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B0D" w:rsidRPr="004E4352" w:rsidRDefault="00D51B0D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Personal gun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AF11F6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  <w:lang w:val="en-US"/>
              </w:rPr>
              <w:t>&lt;C</w:t>
            </w:r>
            <w:r w:rsidR="00D42635">
              <w:rPr>
                <w:rFonts w:ascii="Arial Narrow" w:hAnsi="Arial Narrow"/>
                <w:lang w:val="en-US"/>
              </w:rPr>
              <w:t xml:space="preserve"> + 4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Shoot personal weapon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4E4352">
              <w:rPr>
                <w:rFonts w:ascii="Arial Narrow" w:hAnsi="Arial Narrow"/>
                <w:lang w:val="en-US"/>
              </w:rPr>
              <w:t>flare pistol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AF11F6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  <w:lang w:val="en-US"/>
              </w:rPr>
              <w:t>&lt;C</w:t>
            </w:r>
            <w:r w:rsidR="00D42635" w:rsidRPr="004E4352">
              <w:rPr>
                <w:rFonts w:ascii="Arial Narrow" w:hAnsi="Arial Narrow"/>
                <w:lang w:val="en-US"/>
              </w:rPr>
              <w:t xml:space="preserve"> + Space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D42635" w:rsidRPr="004E4352" w:rsidTr="00786ECE">
        <w:trPr>
          <w:trHeight w:val="227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42635" w:rsidRPr="004E4352" w:rsidRDefault="00D42635" w:rsidP="00D42635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4C072B">
              <w:rPr>
                <w:rFonts w:ascii="Arial Narrow" w:hAnsi="Arial Narrow"/>
                <w:b/>
                <w:lang w:val="en-US"/>
              </w:rPr>
              <w:t>Turret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Switch to a next free plane combat pos</w:t>
            </w:r>
            <w:r w:rsidR="00786ECE">
              <w:rPr>
                <w:rFonts w:ascii="Arial Narrow" w:hAnsi="Arial Narrow"/>
                <w:lang w:val="en-US"/>
              </w:rPr>
              <w:t>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500BFD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Change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500BFD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pilot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105EA3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297AA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Turret: </w:t>
            </w:r>
            <w:r>
              <w:rPr>
                <w:rFonts w:ascii="Arial Narrow" w:hAnsi="Arial Narrow"/>
              </w:rPr>
              <w:t>ta</w:t>
            </w:r>
            <w:r w:rsidRPr="004E4352">
              <w:rPr>
                <w:rFonts w:ascii="Arial Narrow" w:hAnsi="Arial Narrow"/>
              </w:rPr>
              <w:t>ke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leave control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297AA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Turret: nestle to the gunsight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297AA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Fire </w:t>
            </w:r>
            <w:r>
              <w:rPr>
                <w:rFonts w:ascii="Arial Narrow" w:hAnsi="Arial Narrow"/>
              </w:rPr>
              <w:t xml:space="preserve">primary </w:t>
            </w:r>
            <w:r w:rsidRPr="004E4352">
              <w:rPr>
                <w:rFonts w:ascii="Arial Narrow" w:hAnsi="Arial Narrow"/>
              </w:rPr>
              <w:t>turret guns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Mouse Left Button</w:t>
            </w:r>
          </w:p>
        </w:tc>
      </w:tr>
      <w:tr w:rsidR="00297AA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Fire </w:t>
            </w:r>
            <w:r>
              <w:rPr>
                <w:rFonts w:ascii="Arial Narrow" w:hAnsi="Arial Narrow"/>
              </w:rPr>
              <w:t xml:space="preserve">secondary </w:t>
            </w:r>
            <w:r w:rsidRPr="004E4352">
              <w:rPr>
                <w:rFonts w:ascii="Arial Narrow" w:hAnsi="Arial Narrow"/>
              </w:rPr>
              <w:t>turret guns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 xml:space="preserve">Mouse </w:t>
            </w:r>
            <w:r>
              <w:rPr>
                <w:rFonts w:ascii="Arial Narrow" w:hAnsi="Arial Narrow"/>
              </w:rPr>
              <w:t>Right</w:t>
            </w:r>
            <w:r w:rsidRPr="004E4352">
              <w:rPr>
                <w:rFonts w:ascii="Arial Narrow" w:hAnsi="Arial Narrow"/>
              </w:rPr>
              <w:t xml:space="preserve"> Button</w:t>
            </w:r>
          </w:p>
        </w:tc>
      </w:tr>
      <w:tr w:rsidR="00297AA8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Reload turret guns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U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AA8" w:rsidRPr="004E4352" w:rsidRDefault="00297AA8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Mouse Middle Button</w:t>
            </w: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1st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2nd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3rd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4th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5th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6th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7th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8th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B5639A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Default="00B5639A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9th firing position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39A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B5639A">
              <w:rPr>
                <w:rFonts w:ascii="Arial Narrow" w:hAnsi="Arial Narrow"/>
              </w:rPr>
              <w:t xml:space="preserve"> + </w:t>
            </w:r>
            <w:r w:rsidR="00F1785E">
              <w:rPr>
                <w:rFonts w:ascii="Arial Narrow" w:hAnsi="Arial Narrow"/>
              </w:rPr>
              <w:t>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39A" w:rsidRPr="004E4352" w:rsidRDefault="00B5639A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rPr>
          <w:trHeight w:val="227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7" w:type="dxa"/>
              <w:bottom w:w="17" w:type="dxa"/>
            </w:tcMar>
            <w:vAlign w:val="center"/>
          </w:tcPr>
          <w:p w:rsidR="00D42635" w:rsidRPr="004E4352" w:rsidRDefault="00D42635" w:rsidP="00D42635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4C072B">
              <w:rPr>
                <w:rFonts w:ascii="Arial Narrow" w:hAnsi="Arial Narrow"/>
                <w:b/>
              </w:rPr>
              <w:t>Gunners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bottom w:w="17" w:type="dxa"/>
            </w:tcMar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Fire at will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Return fire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Cease fire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Gunners: Cease heavy weapons fire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Attack balloons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Attack ground targets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Close engage distance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Normal engage distance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D42635" w:rsidRPr="004E4352" w:rsidTr="00786ECE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Gunners: Far engage distance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42635" w:rsidRPr="004E4352" w:rsidRDefault="00B468E8" w:rsidP="005A3FB0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="00D42635" w:rsidRPr="004E4352">
              <w:rPr>
                <w:rFonts w:ascii="Arial Narrow" w:hAnsi="Arial Narrow"/>
              </w:rPr>
              <w:t xml:space="preserve"> + 9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2635" w:rsidRPr="004E4352" w:rsidRDefault="00D42635" w:rsidP="00D42635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Pr="007627E5" w:rsidRDefault="005838AB" w:rsidP="005838AB">
      <w:pPr>
        <w:pStyle w:val="HTMLconformatoprevio"/>
        <w:keepNext/>
        <w:tabs>
          <w:tab w:val="clear" w:pos="6412"/>
          <w:tab w:val="left" w:pos="7230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7627E5">
        <w:rPr>
          <w:rFonts w:ascii="Arial Narrow" w:hAnsi="Arial Narrow" w:cs="Arial"/>
          <w:b/>
        </w:rPr>
        <w:lastRenderedPageBreak/>
        <w:t>Flight leader orders</w:t>
      </w:r>
    </w:p>
    <w:tbl>
      <w:tblPr>
        <w:tblW w:w="65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02"/>
        <w:gridCol w:w="1585"/>
        <w:gridCol w:w="1585"/>
      </w:tblGrid>
      <w:tr w:rsidR="005838AB" w:rsidRPr="007627E5" w:rsidTr="00C25D64">
        <w:trPr>
          <w:tblHeader/>
        </w:trPr>
        <w:tc>
          <w:tcPr>
            <w:tcW w:w="3402" w:type="dxa"/>
            <w:shd w:val="clear" w:color="auto" w:fill="BFBFBF"/>
            <w:vAlign w:val="center"/>
          </w:tcPr>
          <w:p w:rsidR="005838AB" w:rsidRPr="007627E5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585" w:type="dxa"/>
            <w:shd w:val="clear" w:color="auto" w:fill="BFBFBF"/>
            <w:vAlign w:val="center"/>
          </w:tcPr>
          <w:p w:rsidR="005838AB" w:rsidRPr="007627E5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585" w:type="dxa"/>
            <w:shd w:val="clear" w:color="auto" w:fill="BFBFBF"/>
          </w:tcPr>
          <w:p w:rsidR="005838AB" w:rsidRPr="007627E5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7627E5">
              <w:rPr>
                <w:rFonts w:ascii="Arial Narrow" w:hAnsi="Arial Narrow" w:cs="Arial"/>
                <w:b/>
                <w:bCs/>
              </w:rPr>
              <w:t>Joystick</w:t>
            </w:r>
            <w:r w:rsidR="004D133C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8224C0" w:rsidRPr="00EE572F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24C0" w:rsidRPr="00EE572F" w:rsidRDefault="008224C0" w:rsidP="00484F2A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Command menu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24C0" w:rsidRPr="00EE572F" w:rsidRDefault="008224C0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6E166C">
              <w:rPr>
                <w:rFonts w:ascii="Arial Narrow" w:hAnsi="Arial Narrow"/>
                <w:b/>
              </w:rPr>
              <w:t>[ º ]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4C0" w:rsidRPr="00EE572F" w:rsidRDefault="008224C0" w:rsidP="00484F2A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7627E5" w:rsidRDefault="007627E5" w:rsidP="008841D0">
            <w:pPr>
              <w:pStyle w:val="HTMLconformatoprevio"/>
              <w:jc w:val="center"/>
              <w:rPr>
                <w:rFonts w:ascii="Arial Narrow" w:hAnsi="Arial Narrow"/>
                <w:b/>
                <w:lang w:val="en-US"/>
              </w:rPr>
            </w:pPr>
            <w:r w:rsidRPr="007627E5">
              <w:rPr>
                <w:rFonts w:ascii="Arial Narrow" w:hAnsi="Arial Narrow"/>
                <w:b/>
                <w:lang w:val="en-US"/>
              </w:rPr>
              <w:t>Squadron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Attack nearest air target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5838AB" w:rsidRPr="007627E5">
              <w:rPr>
                <w:rFonts w:ascii="Arial Narrow" w:hAnsi="Arial Narrow"/>
              </w:rPr>
              <w:t xml:space="preserve"> + 1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Attack nearest ground target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5838AB" w:rsidRPr="007627E5">
              <w:rPr>
                <w:rFonts w:ascii="Arial Narrow" w:hAnsi="Arial Narrow"/>
              </w:rPr>
              <w:t xml:space="preserve"> + 2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Return to our mission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5838AB" w:rsidRPr="007627E5">
              <w:rPr>
                <w:rFonts w:ascii="Arial Narrow" w:hAnsi="Arial Narrow"/>
              </w:rPr>
              <w:t xml:space="preserve"> + 3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7627E5">
              <w:rPr>
                <w:rFonts w:ascii="Arial Narrow" w:hAnsi="Arial Narrow"/>
                <w:lang w:val="en-US"/>
              </w:rPr>
              <w:t>Do like me (copy my action)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5838AB" w:rsidRPr="007627E5">
              <w:rPr>
                <w:rFonts w:ascii="Arial Narrow" w:hAnsi="Arial Narrow"/>
              </w:rPr>
              <w:t xml:space="preserve"> + 4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Cover me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7627E5" w:rsidRPr="007627E5">
              <w:rPr>
                <w:rFonts w:ascii="Arial Narrow" w:hAnsi="Arial Narrow"/>
              </w:rPr>
              <w:t xml:space="preserve"> + 5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the area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7627E5" w:rsidRPr="007627E5">
              <w:rPr>
                <w:rFonts w:ascii="Arial Narrow" w:hAnsi="Arial Narrow"/>
              </w:rPr>
              <w:t xml:space="preserve"> + 6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for air enemies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7627E5" w:rsidRPr="007627E5">
              <w:rPr>
                <w:rFonts w:ascii="Arial Narrow" w:hAnsi="Arial Narrow"/>
              </w:rPr>
              <w:t xml:space="preserve"> + 7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Patrol for ground enemies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7627E5" w:rsidRPr="007627E5">
              <w:rPr>
                <w:rFonts w:ascii="Arial Narrow" w:hAnsi="Arial Narrow"/>
              </w:rPr>
              <w:t xml:space="preserve"> + 8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Return to base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2E03E6">
              <w:rPr>
                <w:rFonts w:ascii="Arial Narrow" w:hAnsi="Arial Narrow"/>
                <w:shd w:val="clear" w:color="auto" w:fill="8EAADB" w:themeFill="accent1" w:themeFillTint="99"/>
              </w:rPr>
              <w:t>&lt;A</w:t>
            </w:r>
            <w:r w:rsidR="007627E5" w:rsidRPr="007627E5">
              <w:rPr>
                <w:rFonts w:ascii="Arial Narrow" w:hAnsi="Arial Narrow"/>
              </w:rPr>
              <w:t xml:space="preserve"> + 0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7627E5" w:rsidRDefault="007627E5" w:rsidP="008841D0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  <w:b/>
              </w:rPr>
              <w:t>Formation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5838AB" w:rsidRPr="007627E5">
              <w:rPr>
                <w:rFonts w:ascii="Arial Narrow" w:hAnsi="Arial Narrow"/>
              </w:rPr>
              <w:t>olumn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AF11F6" w:rsidP="008841D0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5838AB" w:rsidRPr="007627E5">
              <w:rPr>
                <w:rFonts w:ascii="Arial Narrow" w:hAnsi="Arial Narrow"/>
              </w:rPr>
              <w:t xml:space="preserve"> + 6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 xml:space="preserve">Left </w:t>
            </w:r>
            <w:r w:rsidR="005838AB" w:rsidRPr="007627E5">
              <w:rPr>
                <w:rFonts w:ascii="Arial Narrow" w:hAnsi="Arial Narrow"/>
              </w:rPr>
              <w:t>edge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AF11F6" w:rsidP="008841D0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5838AB" w:rsidRPr="007627E5">
              <w:rPr>
                <w:rFonts w:ascii="Arial Narrow" w:hAnsi="Arial Narrow"/>
              </w:rPr>
              <w:t xml:space="preserve"> + 7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0E7AF2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 xml:space="preserve">Right </w:t>
            </w:r>
            <w:r w:rsidR="005838AB" w:rsidRPr="007627E5">
              <w:rPr>
                <w:rFonts w:ascii="Arial Narrow" w:hAnsi="Arial Narrow"/>
              </w:rPr>
              <w:t>edge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AF11F6" w:rsidP="008841D0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5838AB" w:rsidRPr="007627E5">
              <w:rPr>
                <w:rFonts w:ascii="Arial Narrow" w:hAnsi="Arial Narrow"/>
              </w:rPr>
              <w:t xml:space="preserve"> + 8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Formation V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AF11F6" w:rsidP="008841D0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5838AB" w:rsidRPr="007627E5">
              <w:rPr>
                <w:rFonts w:ascii="Arial Narrow" w:hAnsi="Arial Narrow"/>
              </w:rPr>
              <w:t xml:space="preserve"> + 9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280990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0990" w:rsidRPr="007627E5" w:rsidRDefault="00280990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7627E5">
              <w:rPr>
                <w:rFonts w:ascii="Arial Narrow" w:hAnsi="Arial Narrow"/>
                <w:lang w:val="en-US"/>
              </w:rPr>
              <w:t>Hold this position and wait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0990" w:rsidRPr="007627E5" w:rsidRDefault="00AF11F6" w:rsidP="008841D0">
            <w:pPr>
              <w:pStyle w:val="HTMLconformatoprevio"/>
              <w:rPr>
                <w:rFonts w:ascii="Arial Narrow" w:hAnsi="Arial Narrow"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280990" w:rsidRPr="007627E5">
              <w:rPr>
                <w:rFonts w:ascii="Arial Narrow" w:hAnsi="Arial Narrow"/>
              </w:rPr>
              <w:t xml:space="preserve"> + 0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90" w:rsidRPr="007627E5" w:rsidRDefault="00280990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7627E5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627E5" w:rsidRPr="00280990" w:rsidRDefault="007627E5" w:rsidP="008841D0">
            <w:pPr>
              <w:pStyle w:val="HTMLconformatoprevio"/>
              <w:jc w:val="center"/>
              <w:rPr>
                <w:rFonts w:ascii="Arial Narrow" w:hAnsi="Arial Narrow"/>
                <w:b/>
              </w:rPr>
            </w:pPr>
            <w:r w:rsidRPr="00280990">
              <w:rPr>
                <w:rFonts w:ascii="Arial Narrow" w:hAnsi="Arial Narrow"/>
                <w:b/>
              </w:rPr>
              <w:t>Pilot gesture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7E5" w:rsidRPr="007627E5" w:rsidRDefault="007627E5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Look ahead!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838AB" w:rsidRPr="007627E5">
              <w:rPr>
                <w:rFonts w:ascii="Arial Narrow" w:hAnsi="Arial Narrow"/>
              </w:rPr>
              <w:t xml:space="preserve"> + 1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Ok!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838AB" w:rsidRPr="007627E5">
              <w:rPr>
                <w:rFonts w:ascii="Arial Narrow" w:hAnsi="Arial Narrow"/>
              </w:rPr>
              <w:t xml:space="preserve"> + 2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  <w:r w:rsidRPr="007627E5">
              <w:rPr>
                <w:rFonts w:ascii="Arial Narrow" w:hAnsi="Arial Narrow"/>
              </w:rPr>
              <w:t>Destroy!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7627E5" w:rsidRDefault="00B468E8" w:rsidP="008841D0">
            <w:pPr>
              <w:pStyle w:val="HTMLconformatoprevio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&lt;M</w:t>
            </w:r>
            <w:r w:rsidR="005838AB" w:rsidRPr="007627E5">
              <w:rPr>
                <w:rFonts w:ascii="Arial Narrow" w:hAnsi="Arial Narrow"/>
              </w:rPr>
              <w:t xml:space="preserve"> + 3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85" w:type="dxa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7627E5" w:rsidTr="00C25D64">
        <w:tc>
          <w:tcPr>
            <w:tcW w:w="3402" w:type="dxa"/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1585" w:type="dxa"/>
            <w:vAlign w:val="center"/>
          </w:tcPr>
          <w:p w:rsidR="005838AB" w:rsidRPr="007627E5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5838AB" w:rsidRDefault="005838AB" w:rsidP="005838AB">
      <w:pPr>
        <w:pStyle w:val="HTMLconformatoprevio"/>
        <w:keepNext/>
        <w:tabs>
          <w:tab w:val="clear" w:pos="6412"/>
          <w:tab w:val="left" w:pos="425"/>
          <w:tab w:val="left" w:pos="7230"/>
        </w:tabs>
        <w:spacing w:after="120"/>
        <w:ind w:left="142" w:right="85"/>
        <w:rPr>
          <w:rFonts w:ascii="Arial Narrow" w:hAnsi="Arial Narrow" w:cs="Arial"/>
          <w:b/>
          <w:sz w:val="18"/>
          <w:szCs w:val="18"/>
        </w:rPr>
      </w:pPr>
    </w:p>
    <w:p w:rsidR="005838AB" w:rsidRPr="00EE572F" w:rsidRDefault="005838AB" w:rsidP="005838AB">
      <w:pPr>
        <w:pStyle w:val="HTMLconformatoprevio"/>
        <w:keepNext/>
        <w:tabs>
          <w:tab w:val="clear" w:pos="6412"/>
          <w:tab w:val="left" w:pos="7230"/>
        </w:tabs>
        <w:spacing w:before="120" w:after="120"/>
        <w:ind w:left="142" w:right="85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Pr="00EE572F">
        <w:rPr>
          <w:rFonts w:ascii="Arial Narrow" w:hAnsi="Arial Narrow" w:cs="Arial"/>
          <w:b/>
        </w:rPr>
        <w:lastRenderedPageBreak/>
        <w:t>Tank controls</w:t>
      </w:r>
    </w:p>
    <w:tbl>
      <w:tblPr>
        <w:tblW w:w="6946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28"/>
        <w:gridCol w:w="1817"/>
        <w:gridCol w:w="1701"/>
      </w:tblGrid>
      <w:tr w:rsidR="005838AB" w:rsidRPr="00EE572F" w:rsidTr="009E6FB2">
        <w:trPr>
          <w:tblHeader/>
        </w:trPr>
        <w:tc>
          <w:tcPr>
            <w:tcW w:w="3428" w:type="dxa"/>
            <w:shd w:val="clear" w:color="auto" w:fill="BFBFBF"/>
            <w:vAlign w:val="center"/>
          </w:tcPr>
          <w:p w:rsidR="005838AB" w:rsidRPr="00EE572F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5838AB" w:rsidRPr="00EE572F" w:rsidRDefault="0049368C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1701" w:type="dxa"/>
            <w:shd w:val="clear" w:color="auto" w:fill="BFBFBF"/>
          </w:tcPr>
          <w:p w:rsidR="005838AB" w:rsidRPr="00EE572F" w:rsidRDefault="005838AB" w:rsidP="00C63427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EE572F">
              <w:rPr>
                <w:rFonts w:ascii="Arial Narrow" w:hAnsi="Arial Narrow" w:cs="Arial"/>
                <w:b/>
                <w:bCs/>
              </w:rPr>
              <w:t>Joystick / Mouse</w:t>
            </w: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Command menu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6E166C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6E166C">
              <w:rPr>
                <w:rFonts w:ascii="Arial Narrow" w:hAnsi="Arial Narrow"/>
                <w:b/>
              </w:rPr>
              <w:t>[ º ]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Engines start procedure / stop engine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Vehicle acceleration / brake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9A4FCA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↑</w:t>
            </w:r>
            <w:r w:rsidR="00403F23">
              <w:rPr>
                <w:rFonts w:ascii="Arial Narrow" w:hAnsi="Arial Narrow"/>
                <w:lang w:val="en-US"/>
              </w:rPr>
              <w:t xml:space="preserve"> / </w:t>
            </w:r>
            <w:r>
              <w:rPr>
                <w:rFonts w:ascii="Arial Narrow" w:hAnsi="Arial Narrow"/>
                <w:lang w:val="en-US"/>
              </w:rPr>
              <w:t>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Vehicle turn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9A4FCA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←</w:t>
            </w:r>
            <w:r w:rsidR="00403F23">
              <w:rPr>
                <w:rFonts w:ascii="Arial Narrow" w:hAnsi="Arial Narrow"/>
                <w:lang w:val="en-US"/>
              </w:rPr>
              <w:t xml:space="preserve"> / </w:t>
            </w:r>
            <w:r>
              <w:rPr>
                <w:rFonts w:ascii="Arial Narrow" w:hAnsi="Arial Narrow"/>
                <w:lang w:val="en-US"/>
              </w:rPr>
              <w:t>→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Hatch open / close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403F23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W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Visor open / close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8E03DE" w:rsidRDefault="00403F23" w:rsidP="008841D0">
            <w:pPr>
              <w:pStyle w:val="HTMLconformatoprevio"/>
              <w:rPr>
                <w:rFonts w:ascii="Arial Narrow" w:hAnsi="Arial Narrow"/>
                <w:u w:val="single"/>
                <w:lang w:val="en-US"/>
              </w:rPr>
            </w:pPr>
            <w:r w:rsidRPr="008E03DE">
              <w:rPr>
                <w:rFonts w:ascii="Arial Narrow" w:hAnsi="Arial Narrow"/>
                <w:i/>
                <w:u w:val="single"/>
                <w:shd w:val="clear" w:color="auto" w:fill="C5E0B3" w:themeFill="accent6" w:themeFillTint="66"/>
              </w:rPr>
              <w:t>&lt;C</w:t>
            </w:r>
            <w:r w:rsidRPr="008E03DE">
              <w:rPr>
                <w:rFonts w:ascii="Arial Narrow" w:hAnsi="Arial Narrow"/>
                <w:i/>
                <w:u w:val="single"/>
              </w:rPr>
              <w:t xml:space="preserve"> </w:t>
            </w:r>
            <w:r w:rsidR="00F01F34" w:rsidRPr="008E03DE">
              <w:rPr>
                <w:rFonts w:ascii="Arial Narrow" w:hAnsi="Arial Narrow"/>
                <w:i/>
                <w:u w:val="single"/>
              </w:rPr>
              <w:t>+ W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External lights on / off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B468E8" w:rsidP="00256D1F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M&gt;</w:t>
            </w:r>
            <w:r w:rsidR="005838AB" w:rsidRPr="00EE572F">
              <w:rPr>
                <w:rFonts w:ascii="Arial Narrow" w:hAnsi="Arial Narrow"/>
                <w:lang w:val="en-US"/>
              </w:rPr>
              <w:t xml:space="preserve"> + 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5838AB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Compartment lights on / off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8AB" w:rsidRPr="00EE572F" w:rsidRDefault="005838AB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38AB" w:rsidRPr="00EE572F" w:rsidRDefault="005838AB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4E4352">
              <w:rPr>
                <w:rFonts w:ascii="Arial Narrow" w:hAnsi="Arial Narrow"/>
                <w:lang w:val="en-US"/>
              </w:rPr>
              <w:t>Switch to a next free combat pos</w:t>
            </w:r>
            <w:r w:rsidR="009E6FB2">
              <w:rPr>
                <w:rFonts w:ascii="Arial Narrow" w:hAnsi="Arial Narrow"/>
                <w:lang w:val="en-US"/>
              </w:rPr>
              <w:t>i</w:t>
            </w:r>
            <w:r w:rsidRPr="004E4352">
              <w:rPr>
                <w:rFonts w:ascii="Arial Narrow" w:hAnsi="Arial Narrow"/>
                <w:lang w:val="en-US"/>
              </w:rPr>
              <w:t>t</w:t>
            </w:r>
            <w:r w:rsidR="009E6FB2">
              <w:rPr>
                <w:rFonts w:ascii="Arial Narrow" w:hAnsi="Arial Narrow"/>
                <w:lang w:val="en-US"/>
              </w:rPr>
              <w:t>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403F23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Switch to </w:t>
            </w:r>
            <w:r w:rsidR="00403F23">
              <w:rPr>
                <w:rFonts w:ascii="Arial Narrow" w:hAnsi="Arial Narrow"/>
                <w:lang w:val="en-US"/>
              </w:rPr>
              <w:t>d</w:t>
            </w:r>
            <w:r w:rsidR="009433D6">
              <w:rPr>
                <w:rFonts w:ascii="Arial Narrow" w:hAnsi="Arial Narrow"/>
                <w:lang w:val="en-US"/>
              </w:rPr>
              <w:t>r</w:t>
            </w:r>
            <w:r w:rsidR="00403F23">
              <w:rPr>
                <w:rFonts w:ascii="Arial Narrow" w:hAnsi="Arial Narrow"/>
                <w:lang w:val="en-US"/>
              </w:rPr>
              <w:t>iver</w:t>
            </w:r>
            <w:r>
              <w:rPr>
                <w:rFonts w:ascii="Arial Narrow" w:hAnsi="Arial Narrow"/>
                <w:lang w:val="en-US"/>
              </w:rPr>
              <w:t xml:space="preserve"> position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403F23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0F7554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841D0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Guns: take / leave control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54" w:rsidRPr="00EE572F" w:rsidRDefault="000F7554" w:rsidP="008841D0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0F7554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Nestle to the gunsight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0F7554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Primary Fire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54" w:rsidRPr="00EE572F" w:rsidRDefault="000F7554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Mouse Left Button</w:t>
            </w:r>
          </w:p>
        </w:tc>
      </w:tr>
      <w:tr w:rsidR="000F7554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Secondary Fire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54" w:rsidRPr="00EE572F" w:rsidRDefault="000F7554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Mouse Right Button</w:t>
            </w:r>
          </w:p>
        </w:tc>
      </w:tr>
      <w:tr w:rsidR="000F7554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Reload the current gun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7554" w:rsidRPr="00EE572F" w:rsidRDefault="000F7554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54" w:rsidRPr="00EE572F" w:rsidRDefault="000F7554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1st firing position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B468E8" w:rsidP="00256D1F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F76E4D">
              <w:rPr>
                <w:rFonts w:ascii="Arial Narrow" w:hAnsi="Arial Narrow"/>
              </w:rPr>
              <w:t xml:space="preserve"> + 1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F76E4D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Default="00F76E4D" w:rsidP="00F76E4D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2nd firing position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6E4D" w:rsidRPr="004E4352" w:rsidRDefault="00B468E8" w:rsidP="00256D1F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F76E4D">
              <w:rPr>
                <w:rFonts w:ascii="Arial Narrow" w:hAnsi="Arial Narrow"/>
              </w:rPr>
              <w:t xml:space="preserve"> + 2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E4D" w:rsidRPr="00EE572F" w:rsidRDefault="00F76E4D" w:rsidP="00F76E4D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Switch to 3rd firing position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4E4352" w:rsidRDefault="00B468E8" w:rsidP="00256D1F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="0084002C">
              <w:rPr>
                <w:rFonts w:ascii="Arial Narrow" w:hAnsi="Arial Narrow"/>
              </w:rPr>
              <w:t xml:space="preserve"> + 3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84002C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EE572F">
              <w:rPr>
                <w:rFonts w:ascii="Arial Narrow" w:hAnsi="Arial Narrow"/>
                <w:lang w:val="en-US"/>
              </w:rPr>
              <w:t>Select ammunition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002C" w:rsidRPr="00EE572F" w:rsidRDefault="00B468E8" w:rsidP="00256D1F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="0084002C" w:rsidRPr="00EE572F">
              <w:rPr>
                <w:rFonts w:ascii="Arial Narrow" w:hAnsi="Arial Narrow"/>
                <w:lang w:val="en-US"/>
              </w:rPr>
              <w:t xml:space="preserve"> + 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02C" w:rsidRPr="00EE572F" w:rsidRDefault="0084002C" w:rsidP="0084002C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A42F48" w:rsidRPr="004D02B2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range adjustment</w:t>
            </w:r>
            <w:r w:rsidR="00BC5AEC"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E22BC4" w:rsidRDefault="00A42F48" w:rsidP="00A42F48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Pr="00E22BC4">
              <w:rPr>
                <w:rFonts w:ascii="Arial Narrow" w:hAnsi="Arial Narrow"/>
                <w:lang w:val="en-US"/>
              </w:rPr>
              <w:t xml:space="preserve"> + </w:t>
            </w:r>
            <w:r>
              <w:rPr>
                <w:rFonts w:ascii="Arial Narrow" w:hAnsi="Arial Narrow"/>
                <w:lang w:val="en-US"/>
              </w:rPr>
              <w:t>Ñ</w:t>
            </w:r>
            <w:r w:rsidRPr="00E22BC4">
              <w:rPr>
                <w:rFonts w:ascii="Arial Narrow" w:hAnsi="Arial Narrow"/>
                <w:lang w:val="en-US"/>
              </w:rPr>
              <w:t xml:space="preserve"> /</w:t>
            </w:r>
            <w:r>
              <w:rPr>
                <w:rFonts w:ascii="Arial Narrow" w:hAnsi="Arial Narrow"/>
                <w:lang w:val="en-US"/>
              </w:rPr>
              <w:t xml:space="preserve"> Punto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F48" w:rsidRPr="00E22BC4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A42F48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horizontal adjustment</w:t>
            </w:r>
            <w:r w:rsidR="00BC5AEC"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4E4352">
              <w:rPr>
                <w:rFonts w:ascii="Arial Narrow" w:hAnsi="Arial Narrow"/>
              </w:rPr>
              <w:t xml:space="preserve"> + Coma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Gui</w:t>
            </w:r>
            <w:r w:rsidR="00BC5AEC"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A42F48" w:rsidRPr="00EE572F" w:rsidTr="009E6FB2"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 w:rsidRPr="004E4352">
              <w:rPr>
                <w:rFonts w:ascii="Arial Narrow" w:hAnsi="Arial Narrow"/>
              </w:rPr>
              <w:t>Gunsight reset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2F48" w:rsidRPr="00E22BC4" w:rsidRDefault="00A42F48" w:rsidP="00A42F48">
            <w:pPr>
              <w:pStyle w:val="HTMLconformatoprevio"/>
              <w:jc w:val="right"/>
              <w:rPr>
                <w:rFonts w:ascii="Arial Narrow" w:hAnsi="Arial Narrow"/>
                <w:b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</w:rPr>
              <w:t>A&gt;</w:t>
            </w:r>
            <w:r w:rsidRPr="004E4352">
              <w:rPr>
                <w:rFonts w:ascii="Arial Narrow" w:hAnsi="Arial Narrow"/>
              </w:rPr>
              <w:t xml:space="preserve"> + </w:t>
            </w:r>
            <w:r w:rsidRPr="009D2358">
              <w:rPr>
                <w:rFonts w:ascii="Arial Narrow" w:hAnsi="Arial Narrow"/>
              </w:rPr>
              <w:t>Agudo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A42F48" w:rsidRPr="004D02B2" w:rsidTr="009E6FB2">
        <w:tc>
          <w:tcPr>
            <w:tcW w:w="3428" w:type="dxa"/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range adjustment</w:t>
            </w:r>
            <w:r w:rsidR="00BC5AEC"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42F48" w:rsidRPr="00E22BC4" w:rsidRDefault="00A42F48" w:rsidP="00A42F48">
            <w:pPr>
              <w:pStyle w:val="HTMLconformatoprevio"/>
              <w:jc w:val="right"/>
              <w:rPr>
                <w:rFonts w:ascii="Arial Narrow" w:hAnsi="Arial Narrow"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M&gt;</w:t>
            </w:r>
            <w:r w:rsidRPr="00E22BC4">
              <w:rPr>
                <w:rFonts w:ascii="Arial Narrow" w:hAnsi="Arial Narrow"/>
                <w:lang w:val="en-US"/>
              </w:rPr>
              <w:t xml:space="preserve"> + </w:t>
            </w:r>
            <w:r>
              <w:rPr>
                <w:rFonts w:ascii="Arial Narrow" w:hAnsi="Arial Narrow"/>
                <w:lang w:val="en-US"/>
              </w:rPr>
              <w:t>Ñ / Punto</w:t>
            </w:r>
          </w:p>
        </w:tc>
        <w:tc>
          <w:tcPr>
            <w:tcW w:w="1701" w:type="dxa"/>
          </w:tcPr>
          <w:p w:rsidR="00A42F48" w:rsidRPr="00CE0A3B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  <w:lang w:val="en-US"/>
              </w:rPr>
            </w:pPr>
          </w:p>
        </w:tc>
      </w:tr>
      <w:tr w:rsidR="00A42F48" w:rsidRPr="00EE572F" w:rsidTr="009E6FB2">
        <w:tc>
          <w:tcPr>
            <w:tcW w:w="3428" w:type="dxa"/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horizontal adjustment</w:t>
            </w:r>
            <w:r w:rsidR="00BC5AEC">
              <w:rPr>
                <w:rFonts w:ascii="Arial Narrow" w:hAnsi="Arial Narrow"/>
              </w:rPr>
              <w:t xml:space="preserve"> + / 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jc w:val="right"/>
              <w:rPr>
                <w:rFonts w:ascii="Arial Narrow" w:hAnsi="Arial Narrow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4E4352">
              <w:rPr>
                <w:rFonts w:ascii="Arial Narrow" w:hAnsi="Arial Narrow"/>
              </w:rPr>
              <w:t xml:space="preserve"> + Coma</w:t>
            </w:r>
            <w:r>
              <w:rPr>
                <w:rFonts w:ascii="Arial Narrow" w:hAnsi="Arial Narrow"/>
              </w:rPr>
              <w:t xml:space="preserve"> </w:t>
            </w:r>
            <w:r w:rsidRPr="004E435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 xml:space="preserve"> Gui</w:t>
            </w:r>
            <w:r w:rsidR="00BC5AEC"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n</w:t>
            </w:r>
          </w:p>
        </w:tc>
        <w:tc>
          <w:tcPr>
            <w:tcW w:w="1701" w:type="dxa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  <w:tr w:rsidR="00A42F48" w:rsidRPr="00EE572F" w:rsidTr="009E6FB2">
        <w:tc>
          <w:tcPr>
            <w:tcW w:w="3428" w:type="dxa"/>
            <w:shd w:val="clear" w:color="auto" w:fill="auto"/>
            <w:vAlign w:val="center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Visor</w:t>
            </w:r>
            <w:r w:rsidRPr="004E4352">
              <w:rPr>
                <w:rFonts w:ascii="Arial Narrow" w:hAnsi="Arial Narrow"/>
              </w:rPr>
              <w:t xml:space="preserve"> reset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42F48" w:rsidRPr="00E22BC4" w:rsidRDefault="00A42F48" w:rsidP="00A42F48">
            <w:pPr>
              <w:pStyle w:val="HTMLconformatoprevio"/>
              <w:jc w:val="right"/>
              <w:rPr>
                <w:rFonts w:ascii="Arial Narrow" w:hAnsi="Arial Narrow"/>
                <w:b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</w:rPr>
              <w:t>M&gt;</w:t>
            </w:r>
            <w:r w:rsidRPr="004E4352">
              <w:rPr>
                <w:rFonts w:ascii="Arial Narrow" w:hAnsi="Arial Narrow"/>
              </w:rPr>
              <w:t xml:space="preserve"> + </w:t>
            </w:r>
            <w:r>
              <w:rPr>
                <w:rFonts w:ascii="Arial Narrow" w:hAnsi="Arial Narrow"/>
              </w:rPr>
              <w:t>Agudo</w:t>
            </w:r>
          </w:p>
        </w:tc>
        <w:tc>
          <w:tcPr>
            <w:tcW w:w="1701" w:type="dxa"/>
          </w:tcPr>
          <w:p w:rsidR="00A42F48" w:rsidRPr="004E4352" w:rsidRDefault="00A42F48" w:rsidP="00A42F48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B416CB" w:rsidRDefault="00B416CB" w:rsidP="0006110D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rPr>
          <w:rFonts w:ascii="Arial Narrow" w:hAnsi="Arial Narrow" w:cs="Arial"/>
          <w:b/>
          <w:sz w:val="18"/>
          <w:szCs w:val="18"/>
        </w:rPr>
      </w:pPr>
    </w:p>
    <w:p w:rsidR="00A76F05" w:rsidRPr="001C0441" w:rsidRDefault="00B416CB" w:rsidP="005838AB">
      <w:pPr>
        <w:pStyle w:val="HTMLconformatoprevio"/>
        <w:tabs>
          <w:tab w:val="clear" w:pos="6412"/>
          <w:tab w:val="left" w:pos="6946"/>
          <w:tab w:val="left" w:pos="7371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F41271" w:rsidRPr="001C0441">
        <w:rPr>
          <w:rFonts w:ascii="Arial Narrow" w:hAnsi="Arial Narrow" w:cs="Arial"/>
          <w:b/>
        </w:rPr>
        <w:lastRenderedPageBreak/>
        <w:t>Camera controls</w:t>
      </w:r>
    </w:p>
    <w:tbl>
      <w:tblPr>
        <w:tblW w:w="69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536"/>
        <w:gridCol w:w="1276"/>
        <w:gridCol w:w="2126"/>
      </w:tblGrid>
      <w:tr w:rsidR="00BF479D" w:rsidRPr="001C0441" w:rsidTr="009A5C77">
        <w:trPr>
          <w:cantSplit/>
          <w:tblHeader/>
        </w:trPr>
        <w:tc>
          <w:tcPr>
            <w:tcW w:w="3536" w:type="dxa"/>
            <w:shd w:val="clear" w:color="auto" w:fill="BFBFBF"/>
            <w:vAlign w:val="center"/>
          </w:tcPr>
          <w:p w:rsidR="00BF479D" w:rsidRPr="001C0441" w:rsidRDefault="0049368C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F479D" w:rsidRPr="001C0441" w:rsidRDefault="0049368C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BF479D" w:rsidRPr="001C0441" w:rsidRDefault="00BF479D" w:rsidP="00E61DEE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 w:rsidRPr="001C0441">
              <w:rPr>
                <w:rFonts w:ascii="Arial Narrow" w:hAnsi="Arial Narrow" w:cs="Arial"/>
                <w:b/>
                <w:bCs/>
              </w:rPr>
              <w:t>Joystick / Mouse</w:t>
            </w: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Reset camera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Reset external free camera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C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E61DEE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Free camera-slow mode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Numpad 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F479D" w:rsidRPr="00384FD7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zoom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 xml:space="preserve">Numpad </w:t>
            </w:r>
            <w:r w:rsidR="00C96CEE">
              <w:rPr>
                <w:rFonts w:ascii="Arial Narrow" w:hAnsi="Arial Narrow" w:cs="Arial"/>
                <w:bCs/>
              </w:rPr>
              <w:t xml:space="preserve">+ </w:t>
            </w:r>
            <w:r w:rsidRPr="001C0441">
              <w:rPr>
                <w:rFonts w:ascii="Arial Narrow" w:hAnsi="Arial Narrow" w:cs="Arial"/>
                <w:bCs/>
              </w:rPr>
              <w:t xml:space="preserve">/ </w:t>
            </w:r>
            <w:r w:rsidR="00C96CEE">
              <w:rPr>
                <w:rFonts w:ascii="Arial Narrow" w:hAnsi="Arial Narrow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230352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FC6325">
              <w:rPr>
                <w:rFonts w:ascii="Arial Narrow" w:hAnsi="Arial Narrow" w:cs="Arial"/>
                <w:bCs/>
                <w:lang w:val="en-US"/>
              </w:rPr>
              <w:t>Mouse Wheel</w:t>
            </w:r>
          </w:p>
        </w:tc>
      </w:tr>
      <w:tr w:rsidR="00BF479D" w:rsidRPr="007733E5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Rotate camera up / down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 xml:space="preserve">Numpad 8 / </w:t>
            </w:r>
            <w:r w:rsidR="00C96CEE">
              <w:rPr>
                <w:rFonts w:ascii="Arial Narrow" w:hAnsi="Arial Narrow" w:cs="Arial"/>
                <w:bCs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BE668D">
              <w:rPr>
                <w:rFonts w:ascii="Arial Narrow" w:hAnsi="Arial Narrow" w:cs="Arial"/>
                <w:bCs/>
                <w:lang w:val="en-US"/>
              </w:rPr>
              <w:t>_</w:t>
            </w:r>
            <w:r w:rsidR="00B9222E">
              <w:rPr>
                <w:rFonts w:ascii="Arial Narrow" w:hAnsi="Arial Narrow" w:cs="Arial"/>
                <w:bCs/>
                <w:lang w:val="en-US"/>
              </w:rPr>
              <w:t xml:space="preserve">POV </w:t>
            </w:r>
            <w:r w:rsidR="00BE668D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Y</w:t>
            </w:r>
            <w:r w:rsidR="00BF479D" w:rsidRPr="00FC6325">
              <w:rPr>
                <w:rFonts w:ascii="Arial Narrow" w:hAnsi="Arial Narrow" w:cs="Arial"/>
                <w:bCs/>
                <w:lang w:val="en-US"/>
              </w:rPr>
              <w:br/>
              <w:t>Mou</w:t>
            </w:r>
            <w:r w:rsidR="00BF479D">
              <w:rPr>
                <w:rFonts w:ascii="Arial Narrow" w:hAnsi="Arial Narrow" w:cs="Arial"/>
                <w:bCs/>
                <w:lang w:val="en-US"/>
              </w:rPr>
              <w:t>se Y</w:t>
            </w:r>
          </w:p>
        </w:tc>
      </w:tr>
      <w:tr w:rsidR="00BF479D" w:rsidRPr="007733E5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Rotate camera left /</w:t>
            </w:r>
            <w:r w:rsidR="004E2DB2">
              <w:rPr>
                <w:rFonts w:ascii="Arial Narrow" w:hAnsi="Arial Narrow" w:cs="Arial"/>
                <w:lang w:val="en-US"/>
              </w:rPr>
              <w:t xml:space="preserve"> </w:t>
            </w:r>
            <w:r w:rsidRPr="001C0441">
              <w:rPr>
                <w:rFonts w:ascii="Arial Narrow" w:hAnsi="Arial Narrow" w:cs="Arial"/>
                <w:lang w:val="en-US"/>
              </w:rPr>
              <w:t>right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 xml:space="preserve">Numpad 4 / </w:t>
            </w:r>
            <w:r w:rsidR="00C96CEE">
              <w:rPr>
                <w:rFonts w:ascii="Arial Narrow" w:hAnsi="Arial Narrow" w:cs="Arial"/>
                <w:bCs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BE668D">
              <w:rPr>
                <w:rFonts w:ascii="Arial Narrow" w:hAnsi="Arial Narrow" w:cs="Arial"/>
                <w:bCs/>
                <w:lang w:val="en-US"/>
              </w:rPr>
              <w:t>_</w:t>
            </w:r>
            <w:r w:rsidR="00B9222E">
              <w:rPr>
                <w:rFonts w:ascii="Arial Narrow" w:hAnsi="Arial Narrow" w:cs="Arial"/>
                <w:bCs/>
                <w:lang w:val="en-US"/>
              </w:rPr>
              <w:t xml:space="preserve">POV </w:t>
            </w:r>
            <w:r w:rsidR="00BE668D">
              <w:rPr>
                <w:rFonts w:ascii="Arial Narrow" w:hAnsi="Arial Narrow" w:cs="Arial"/>
                <w:bCs/>
                <w:lang w:val="en-US"/>
              </w:rPr>
              <w:t xml:space="preserve">– </w:t>
            </w:r>
            <w:r w:rsidR="004E2DB2">
              <w:rPr>
                <w:rFonts w:ascii="Arial Narrow" w:hAnsi="Arial Narrow" w:cs="Arial"/>
                <w:bCs/>
                <w:lang w:val="en-US"/>
              </w:rPr>
              <w:t>X</w:t>
            </w:r>
            <w:r w:rsidR="00BF479D" w:rsidRPr="00FC6325">
              <w:rPr>
                <w:rFonts w:ascii="Arial Narrow" w:hAnsi="Arial Narrow" w:cs="Arial"/>
                <w:bCs/>
                <w:lang w:val="en-US"/>
              </w:rPr>
              <w:br/>
              <w:t>Mouse X</w:t>
            </w: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local rotation up / down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BF479D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468E8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BF479D" w:rsidRPr="001C0441">
              <w:rPr>
                <w:rFonts w:ascii="Arial Narrow" w:hAnsi="Arial Narrow" w:cs="Arial"/>
                <w:bCs/>
              </w:rPr>
              <w:t xml:space="preserve"> + Mouse Y</w:t>
            </w: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local rotation left / right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FC6325" w:rsidRDefault="00BF479D" w:rsidP="00FC6325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468E8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="00BF479D" w:rsidRPr="001C0441">
              <w:rPr>
                <w:rFonts w:ascii="Arial Narrow" w:hAnsi="Arial Narrow" w:cs="Arial"/>
                <w:bCs/>
              </w:rPr>
              <w:t xml:space="preserve"> + Mouse X</w:t>
            </w:r>
          </w:p>
        </w:tc>
      </w:tr>
      <w:tr w:rsidR="00BF479D" w:rsidRPr="007733E5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Move free camera forward / backward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2A5901" w:rsidRDefault="00BF479D" w:rsidP="00FC6325">
            <w:pPr>
              <w:pStyle w:val="HTMLconformatoprevio"/>
              <w:rPr>
                <w:rFonts w:ascii="Arial Narrow" w:hAnsi="Arial Narrow" w:cs="Arial"/>
                <w:bCs/>
                <w:strike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C0441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1C0441">
              <w:rPr>
                <w:rFonts w:ascii="Arial Narrow" w:hAnsi="Arial Narrow" w:cs="Arial"/>
                <w:bCs/>
                <w:lang w:val="en-US"/>
              </w:rPr>
              <w:t>Mouse Y</w:t>
            </w:r>
          </w:p>
        </w:tc>
      </w:tr>
      <w:tr w:rsidR="00BF479D" w:rsidRPr="007733E5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Move free camera left / right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2A5901" w:rsidRDefault="00BF479D" w:rsidP="00FC6325">
            <w:pPr>
              <w:pStyle w:val="HTMLconformatoprevio"/>
              <w:rPr>
                <w:rFonts w:ascii="Arial Narrow" w:hAnsi="Arial Narrow" w:cs="Arial"/>
                <w:bCs/>
                <w:strike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C0441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1C0441">
              <w:rPr>
                <w:rFonts w:ascii="Arial Narrow" w:hAnsi="Arial Narrow" w:cs="Arial"/>
                <w:bCs/>
                <w:lang w:val="en-US"/>
              </w:rPr>
              <w:t>Mouse X</w:t>
            </w:r>
          </w:p>
        </w:tc>
      </w:tr>
      <w:tr w:rsidR="00BF479D" w:rsidRPr="007733E5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Move free camera up / down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2A5901" w:rsidRDefault="00BF479D" w:rsidP="00FC6325">
            <w:pPr>
              <w:pStyle w:val="HTMLconformatoprevio"/>
              <w:rPr>
                <w:rFonts w:ascii="Arial Narrow" w:hAnsi="Arial Narrow" w:cs="Arial"/>
                <w:bCs/>
                <w:strike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BF479D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BF479D">
              <w:rPr>
                <w:rFonts w:ascii="Arial Narrow" w:hAnsi="Arial Narrow" w:cs="Arial"/>
                <w:bCs/>
                <w:lang w:val="en-US"/>
              </w:rPr>
              <w:t xml:space="preserve">Mouse Right Button + </w:t>
            </w:r>
            <w:r w:rsidR="004D133C">
              <w:rPr>
                <w:rFonts w:ascii="Arial Narrow" w:hAnsi="Arial Narrow" w:cs="Arial"/>
                <w:bCs/>
                <w:lang w:val="en-US"/>
              </w:rPr>
              <w:br/>
            </w:r>
            <w:r w:rsidRPr="00BF479D">
              <w:rPr>
                <w:rFonts w:ascii="Arial Narrow" w:hAnsi="Arial Narrow" w:cs="Arial"/>
                <w:bCs/>
                <w:lang w:val="en-US"/>
              </w:rPr>
              <w:t>Mouse Wheel</w:t>
            </w: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player cockpit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7C196F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9A5C77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track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</w:rPr>
              <w:t>&lt;C</w:t>
            </w:r>
            <w:r w:rsidRPr="001C0441">
              <w:rPr>
                <w:rFonts w:ascii="Arial Narrow" w:hAnsi="Arial Narrow" w:cs="Arial"/>
                <w:bCs/>
              </w:rPr>
              <w:t xml:space="preserve"> + F1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9A5C77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head-unlinked cockpit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2E03E6">
              <w:rPr>
                <w:rFonts w:ascii="Arial Narrow" w:hAnsi="Arial Narrow" w:cs="Arial"/>
                <w:bCs/>
                <w:shd w:val="clear" w:color="auto" w:fill="8EAADB" w:themeFill="accent1" w:themeFillTint="99"/>
              </w:rPr>
              <w:t>&lt;A</w:t>
            </w:r>
            <w:r w:rsidRPr="001C0441">
              <w:rPr>
                <w:rFonts w:ascii="Arial Narrow" w:hAnsi="Arial Narrow" w:cs="Arial"/>
                <w:bCs/>
              </w:rPr>
              <w:t xml:space="preserve"> + F1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player plane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7C196F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aircraft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Pr="001C0441">
              <w:rPr>
                <w:rFonts w:ascii="Arial Narrow" w:hAnsi="Arial Narrow" w:cs="Arial"/>
                <w:bCs/>
              </w:rPr>
              <w:t xml:space="preserve"> + F2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aircraft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</w:rPr>
              <w:t>&lt;C</w:t>
            </w:r>
            <w:r w:rsidRPr="001C0441">
              <w:rPr>
                <w:rFonts w:ascii="Arial Narrow" w:hAnsi="Arial Narrow" w:cs="Arial"/>
                <w:bCs/>
              </w:rPr>
              <w:t xml:space="preserve"> + F2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Switch to attached cameras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2E03E6">
              <w:rPr>
                <w:rFonts w:ascii="Arial Narrow" w:hAnsi="Arial Narrow" w:cs="Arial"/>
                <w:bCs/>
                <w:shd w:val="clear" w:color="auto" w:fill="8EAADB" w:themeFill="accent1" w:themeFillTint="99"/>
              </w:rPr>
              <w:t>&lt;A</w:t>
            </w:r>
            <w:r w:rsidRPr="001C0441">
              <w:rPr>
                <w:rFonts w:ascii="Arial Narrow" w:hAnsi="Arial Narrow" w:cs="Arial"/>
                <w:bCs/>
              </w:rPr>
              <w:t xml:space="preserve"> + F2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flyby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combat camera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FB6228">
              <w:rPr>
                <w:rFonts w:ascii="Arial Narrow" w:hAnsi="Arial Narrow" w:cs="Arial"/>
                <w:bCs/>
              </w:rPr>
              <w:t>F4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ground units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ground units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Pr="001C0441">
              <w:rPr>
                <w:rFonts w:ascii="Arial Narrow" w:hAnsi="Arial Narrow" w:cs="Arial"/>
                <w:bCs/>
              </w:rPr>
              <w:t xml:space="preserve"> + F5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ground units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</w:rPr>
              <w:t>&lt;C</w:t>
            </w:r>
            <w:r w:rsidRPr="001C0441">
              <w:rPr>
                <w:rFonts w:ascii="Arial Narrow" w:hAnsi="Arial Narrow" w:cs="Arial"/>
                <w:bCs/>
              </w:rPr>
              <w:t xml:space="preserve"> + F5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bombs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friendly bombs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&lt;M</w:t>
            </w:r>
            <w:r w:rsidRPr="001C0441">
              <w:rPr>
                <w:rFonts w:ascii="Arial Narrow" w:hAnsi="Arial Narrow" w:cs="Arial"/>
                <w:bCs/>
              </w:rPr>
              <w:t xml:space="preserve"> + F6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External free camera at enemy bombs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</w:rPr>
              <w:t>&lt;C</w:t>
            </w:r>
            <w:r w:rsidRPr="001C0441">
              <w:rPr>
                <w:rFonts w:ascii="Arial Narrow" w:hAnsi="Arial Narrow" w:cs="Arial"/>
                <w:bCs/>
              </w:rPr>
              <w:t xml:space="preserve"> + F6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padlock: friendly ground units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C96CEE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Pr="001C0441">
              <w:rPr>
                <w:rFonts w:ascii="Arial Narrow" w:hAnsi="Arial Narrow" w:cs="Arial"/>
                <w:bCs/>
              </w:rPr>
              <w:t xml:space="preserve"> + F7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lang w:val="en-US"/>
              </w:rPr>
            </w:pPr>
            <w:r w:rsidRPr="001C0441">
              <w:rPr>
                <w:rFonts w:ascii="Arial Narrow" w:hAnsi="Arial Narrow" w:cs="Arial"/>
                <w:lang w:val="en-US"/>
              </w:rPr>
              <w:t>Camera padlock: enemy ground units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C96CEE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Pr="001C0441">
              <w:rPr>
                <w:rFonts w:ascii="Arial Narrow" w:hAnsi="Arial Narrow" w:cs="Arial"/>
                <w:bCs/>
              </w:rPr>
              <w:t xml:space="preserve"> + F7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9A5C77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5C77" w:rsidRPr="001C0441" w:rsidRDefault="009A5C77" w:rsidP="009A5C77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sym w:font="Symbol" w:char="F0AE"/>
            </w: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lastRenderedPageBreak/>
              <w:t>Camera padlock: enemy aircraft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padlock: friendly aircraft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C96CEE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Pr="001C0441">
              <w:rPr>
                <w:rFonts w:ascii="Arial Narrow" w:hAnsi="Arial Narrow" w:cs="Arial"/>
                <w:bCs/>
              </w:rPr>
              <w:t xml:space="preserve"> + F8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padlock: close aircraft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C96CEE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F12F1">
              <w:rPr>
                <w:rFonts w:ascii="Arial Narrow" w:hAnsi="Arial Narrow" w:cs="Arial"/>
                <w:bCs/>
                <w:shd w:val="clear" w:color="auto" w:fill="A8D08D" w:themeFill="accent6" w:themeFillTint="99"/>
              </w:rPr>
              <w:t>C&gt;</w:t>
            </w:r>
            <w:r w:rsidRPr="001C0441">
              <w:rPr>
                <w:rFonts w:ascii="Arial Narrow" w:hAnsi="Arial Narrow" w:cs="Arial"/>
                <w:bCs/>
              </w:rPr>
              <w:t xml:space="preserve"> + F8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6055F9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Camera: free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55F9" w:rsidRPr="001C0441" w:rsidRDefault="006055F9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operator: enemy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AF11F6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 w:cs="Arial"/>
                <w:bCs/>
                <w:shd w:val="clear" w:color="auto" w:fill="C5E0B3" w:themeFill="accent6" w:themeFillTint="66"/>
              </w:rPr>
              <w:t>&lt;C</w:t>
            </w:r>
            <w:r w:rsidR="00BF479D" w:rsidRPr="001C0441">
              <w:rPr>
                <w:rFonts w:ascii="Arial Narrow" w:hAnsi="Arial Narrow" w:cs="Arial"/>
                <w:bCs/>
              </w:rPr>
              <w:t xml:space="preserve"> + F12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BF479D" w:rsidRPr="001C0441" w:rsidTr="009A5C77">
        <w:trPr>
          <w:cantSplit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</w:rPr>
            </w:pPr>
            <w:r w:rsidRPr="001C0441">
              <w:rPr>
                <w:rFonts w:ascii="Arial Narrow" w:hAnsi="Arial Narrow" w:cs="Arial"/>
              </w:rPr>
              <w:t>Camera operator: friendly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1C0441">
              <w:rPr>
                <w:rFonts w:ascii="Arial Narrow" w:hAnsi="Arial Narrow" w:cs="Arial"/>
                <w:bCs/>
              </w:rPr>
              <w:t>F12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479D" w:rsidRPr="001C0441" w:rsidRDefault="00BF479D" w:rsidP="00FC6325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9A5C77" w:rsidRPr="001C0441" w:rsidTr="009A5C77">
        <w:trPr>
          <w:cantSplit/>
        </w:trPr>
        <w:tc>
          <w:tcPr>
            <w:tcW w:w="3536" w:type="dxa"/>
            <w:shd w:val="clear" w:color="auto" w:fill="auto"/>
            <w:vAlign w:val="center"/>
          </w:tcPr>
          <w:p w:rsidR="009A5C77" w:rsidRPr="001C0441" w:rsidRDefault="009A5C77" w:rsidP="00FC63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FreeLook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5C77" w:rsidRPr="001C0441" w:rsidRDefault="009A5C77" w:rsidP="00FC63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A5C77" w:rsidRPr="001C0441" w:rsidRDefault="009A5C77" w:rsidP="00251D0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Mouse Right Button</w:t>
            </w:r>
          </w:p>
        </w:tc>
      </w:tr>
    </w:tbl>
    <w:p w:rsidR="00731905" w:rsidRPr="008841D0" w:rsidRDefault="00E365ED" w:rsidP="00A81D14">
      <w:pPr>
        <w:pStyle w:val="HTMLconformatoprevio"/>
        <w:tabs>
          <w:tab w:val="clear" w:pos="6412"/>
          <w:tab w:val="left" w:pos="6096"/>
        </w:tabs>
        <w:spacing w:after="120"/>
        <w:ind w:left="142" w:right="-57"/>
        <w:jc w:val="center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z w:val="18"/>
          <w:szCs w:val="18"/>
        </w:rPr>
        <w:br w:type="page"/>
      </w:r>
      <w:r w:rsidR="00A81D14" w:rsidRPr="008841D0">
        <w:rPr>
          <w:rFonts w:ascii="Arial Narrow" w:hAnsi="Arial Narrow" w:cs="Arial"/>
          <w:b/>
        </w:rPr>
        <w:lastRenderedPageBreak/>
        <w:t>Pilot head control</w:t>
      </w:r>
    </w:p>
    <w:tbl>
      <w:tblPr>
        <w:tblW w:w="7230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439"/>
        <w:gridCol w:w="1523"/>
        <w:gridCol w:w="2268"/>
      </w:tblGrid>
      <w:tr w:rsidR="0099396A" w:rsidRPr="008841D0" w:rsidTr="00BE668D">
        <w:trPr>
          <w:tblHeader/>
        </w:trPr>
        <w:tc>
          <w:tcPr>
            <w:tcW w:w="3439" w:type="dxa"/>
            <w:shd w:val="clear" w:color="auto" w:fill="BFBFBF"/>
            <w:vAlign w:val="center"/>
          </w:tcPr>
          <w:p w:rsidR="0099396A" w:rsidRPr="008841D0" w:rsidRDefault="0049368C" w:rsidP="009F0B35">
            <w:pPr>
              <w:pStyle w:val="HTMLconformatoprevi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Event</w:t>
            </w:r>
          </w:p>
        </w:tc>
        <w:tc>
          <w:tcPr>
            <w:tcW w:w="1523" w:type="dxa"/>
            <w:shd w:val="clear" w:color="auto" w:fill="BFBFBF"/>
            <w:vAlign w:val="center"/>
          </w:tcPr>
          <w:p w:rsidR="0099396A" w:rsidRPr="008841D0" w:rsidRDefault="0049368C" w:rsidP="009F0B35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Keyboard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99396A" w:rsidRPr="008841D0" w:rsidRDefault="0099396A" w:rsidP="009F0B35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 w:rsidRPr="008841D0">
              <w:rPr>
                <w:rFonts w:ascii="Arial Narrow" w:hAnsi="Arial Narrow" w:cs="Arial"/>
                <w:b/>
                <w:bCs/>
              </w:rPr>
              <w:t>Joystick</w:t>
            </w:r>
            <w:r w:rsidR="008841D0" w:rsidRPr="008841D0">
              <w:rPr>
                <w:rFonts w:ascii="Arial Narrow" w:hAnsi="Arial Narrow" w:cs="Arial"/>
                <w:b/>
                <w:bCs/>
              </w:rPr>
              <w:t xml:space="preserve"> / Mouse</w:t>
            </w:r>
          </w:p>
        </w:tc>
      </w:tr>
      <w:tr w:rsidR="00AE6281" w:rsidRPr="00384FD7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A26477" w:rsidRDefault="00A26477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A26477">
              <w:rPr>
                <w:rFonts w:ascii="Arial Narrow" w:hAnsi="Arial Narrow"/>
                <w:lang w:val="en-US"/>
              </w:rPr>
              <w:t>Mouse Wheel</w:t>
            </w: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 in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 xml:space="preserve">Numpad </w:t>
            </w:r>
            <w:r w:rsidR="00D75062">
              <w:rPr>
                <w:rFonts w:ascii="Arial Narrow" w:hAnsi="Arial Narrow"/>
              </w:rPr>
              <w:t>+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7C196F" w:rsidRDefault="00AE6281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zoom out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 xml:space="preserve">Numpad </w:t>
            </w:r>
            <w:r w:rsidR="00D75062">
              <w:rPr>
                <w:rFonts w:ascii="Arial Narrow" w:hAnsi="Arial Narrow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7C196F" w:rsidRDefault="00AE6281" w:rsidP="00251D03">
            <w:pPr>
              <w:pStyle w:val="HTMLconformatoprevio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AE6281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Pilot head: reset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 xml:space="preserve">Numpad </w:t>
            </w:r>
            <w:r w:rsidR="00D75062">
              <w:rPr>
                <w:rFonts w:ascii="Arial Narrow" w:hAnsi="Arial Narrow"/>
              </w:rPr>
              <w:t>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281" w:rsidRPr="008841D0" w:rsidRDefault="00AE6281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AE6281" w:rsidRPr="007733E5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AE6281" w:rsidP="00AE6281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Change veh</w:t>
            </w:r>
            <w:r w:rsidR="00782C2F">
              <w:rPr>
                <w:rFonts w:ascii="Arial Narrow" w:hAnsi="Arial Narrow"/>
              </w:rPr>
              <w:t>icle</w:t>
            </w:r>
            <w:r w:rsidRPr="008841D0">
              <w:rPr>
                <w:rFonts w:ascii="Arial Narrow" w:hAnsi="Arial Narrow"/>
              </w:rPr>
              <w:t xml:space="preserve"> turret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281" w:rsidRPr="008841D0" w:rsidRDefault="00166A6E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 w:cs="Arial"/>
                <w:bCs/>
              </w:rPr>
              <w:t xml:space="preserve">Numpad </w:t>
            </w:r>
            <w:r w:rsidR="00D75062">
              <w:rPr>
                <w:rFonts w:ascii="Arial Narrow" w:hAnsi="Arial Narrow" w:cs="Arial"/>
                <w:bCs/>
              </w:rPr>
              <w:t xml:space="preserve">+ </w:t>
            </w:r>
            <w:r w:rsidR="00795E9F">
              <w:rPr>
                <w:rFonts w:ascii="Arial Narrow" w:hAnsi="Arial Narrow" w:cs="Arial"/>
                <w:bCs/>
              </w:rPr>
              <w:t>/</w:t>
            </w:r>
            <w:r w:rsidR="00D75062">
              <w:rPr>
                <w:rFonts w:ascii="Arial Narrow" w:hAnsi="Arial Narrow" w:cs="Arial"/>
                <w:bCs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062" w:rsidRDefault="00B468E8" w:rsidP="00D75062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&lt;M</w:t>
            </w:r>
            <w:r w:rsidR="00166A6E" w:rsidRPr="008841D0">
              <w:rPr>
                <w:rFonts w:ascii="Arial Narrow" w:hAnsi="Arial Narrow"/>
                <w:lang w:val="en-US"/>
              </w:rPr>
              <w:t xml:space="preserve"> + Mouse Wheel </w:t>
            </w:r>
            <w:r w:rsidR="00D75062">
              <w:rPr>
                <w:rFonts w:ascii="Arial Narrow" w:hAnsi="Arial Narrow"/>
                <w:lang w:val="en-US"/>
              </w:rPr>
              <w:t>/</w:t>
            </w:r>
          </w:p>
          <w:p w:rsidR="00AE6281" w:rsidRPr="00166A6E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="00166A6E" w:rsidRPr="008841D0">
              <w:rPr>
                <w:rFonts w:ascii="Arial Narrow" w:hAnsi="Arial Narrow"/>
                <w:lang w:val="en-US"/>
              </w:rPr>
              <w:t xml:space="preserve"> + Mouse Wheel</w:t>
            </w:r>
          </w:p>
        </w:tc>
      </w:tr>
      <w:tr w:rsidR="00795E9F" w:rsidRPr="007733E5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Change veh zoom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 w:cs="Arial"/>
                <w:bCs/>
              </w:rPr>
              <w:t xml:space="preserve">Numpad </w:t>
            </w:r>
            <w:r w:rsidR="00D75062">
              <w:rPr>
                <w:rFonts w:ascii="Arial Narrow" w:hAnsi="Arial Narrow" w:cs="Arial"/>
                <w:bCs/>
              </w:rPr>
              <w:t>+ / 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062" w:rsidRDefault="00B468E8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5C40F2">
              <w:rPr>
                <w:rFonts w:ascii="Arial Narrow" w:hAnsi="Arial Narrow"/>
                <w:shd w:val="clear" w:color="auto" w:fill="F4B083" w:themeFill="accent2" w:themeFillTint="99"/>
                <w:lang w:val="en-US"/>
              </w:rPr>
              <w:t>&lt;M</w:t>
            </w:r>
            <w:r w:rsidR="00795E9F" w:rsidRPr="008841D0">
              <w:rPr>
                <w:rFonts w:ascii="Arial Narrow" w:hAnsi="Arial Narrow"/>
                <w:lang w:val="en-US"/>
              </w:rPr>
              <w:t xml:space="preserve"> + Mouse Wheel / </w:t>
            </w:r>
          </w:p>
          <w:p w:rsidR="00795E9F" w:rsidRPr="00166A6E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  <w:lang w:val="en-US"/>
              </w:rPr>
            </w:pPr>
            <w:r w:rsidRPr="00D6363C">
              <w:rPr>
                <w:rFonts w:ascii="Arial Narrow" w:hAnsi="Arial Narrow"/>
                <w:shd w:val="clear" w:color="auto" w:fill="8EAADB" w:themeFill="accent1" w:themeFillTint="99"/>
                <w:lang w:val="en-US"/>
              </w:rPr>
              <w:t>A&gt;</w:t>
            </w:r>
            <w:r w:rsidR="00795E9F" w:rsidRPr="008841D0">
              <w:rPr>
                <w:rFonts w:ascii="Arial Narrow" w:hAnsi="Arial Narrow"/>
                <w:lang w:val="en-US"/>
              </w:rPr>
              <w:t xml:space="preserve"> + Mouse Wheel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 camera zoom (hold)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Numpad </w:t>
            </w:r>
            <w:r w:rsidR="00D75062">
              <w:rPr>
                <w:rFonts w:ascii="Arial Narrow" w:hAnsi="Arial Narrow"/>
              </w:rPr>
              <w:t>+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Bow pilot head vertically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Y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Turn pilot head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Turn gunner's head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Default VR view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Change pilot head control method: centered snap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-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fixed snap</w:t>
            </w:r>
            <w:r>
              <w:rPr>
                <w:rFonts w:ascii="Arial Narrow" w:hAnsi="Arial Narrow"/>
                <w:lang w:val="en-US"/>
              </w:rPr>
              <w:t xml:space="preserve"> - </w:t>
            </w:r>
            <w:r w:rsidRPr="008841D0">
              <w:rPr>
                <w:rFonts w:ascii="Arial Narrow" w:hAnsi="Arial Narrow"/>
                <w:lang w:val="en-US"/>
              </w:rPr>
              <w:t>additive snap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-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pan view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F9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Save current corrections in head snap position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F10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center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>Joystick</w:t>
            </w:r>
            <w:r w:rsidR="00DB7C4B">
              <w:rPr>
                <w:rFonts w:ascii="Arial Narrow" w:hAnsi="Arial Narrow" w:cs="Arial"/>
                <w:bCs/>
              </w:rPr>
              <w:t xml:space="preserve"> – 4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upper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lower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Enter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bookmarkStart w:id="1" w:name="_GoBack"/>
            <w:bookmarkEnd w:id="1"/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 modifier: custom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 xml:space="preserve">Numpad </w:t>
            </w:r>
            <w:r w:rsidR="00D75062" w:rsidRPr="00D75062">
              <w:rPr>
                <w:rFonts w:ascii="Arial Narrow" w:hAnsi="Arial Narrow"/>
                <w:b/>
              </w:rPr>
              <w:t>[ . ]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  <w:r>
              <w:rPr>
                <w:rFonts w:ascii="Arial Narrow" w:hAnsi="Arial Narrow"/>
                <w:lang w:val="en-US"/>
              </w:rPr>
              <w:t xml:space="preserve"> – </w:t>
            </w:r>
            <w:r w:rsidRPr="008841D0">
              <w:rPr>
                <w:rFonts w:ascii="Arial Narrow" w:hAnsi="Arial Narrow"/>
                <w:lang w:val="en-US"/>
              </w:rPr>
              <w:t>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45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90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 –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135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180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backward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 w:rsidRPr="008841D0">
              <w:rPr>
                <w:rFonts w:ascii="Arial Narrow" w:hAnsi="Arial Narrow"/>
                <w:lang w:val="en-US"/>
              </w:rPr>
              <w:t xml:space="preserve">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225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270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Pilot head snap position: forward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 w:rsidRPr="008841D0">
              <w:rPr>
                <w:rFonts w:ascii="Arial Narrow" w:hAnsi="Arial Narrow"/>
                <w:lang w:val="en-US"/>
              </w:rPr>
              <w:t xml:space="preserve">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733E5" w:rsidP="00251D03">
            <w:pPr>
              <w:pStyle w:val="HTMLconformatoprevi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315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Switch veh</w:t>
            </w:r>
            <w:r>
              <w:rPr>
                <w:rFonts w:ascii="Arial Narrow" w:hAnsi="Arial Narrow"/>
                <w:lang w:val="en-US"/>
              </w:rPr>
              <w:t>icle</w:t>
            </w:r>
            <w:r w:rsidRPr="008841D0">
              <w:rPr>
                <w:rFonts w:ascii="Arial Narrow" w:hAnsi="Arial Narrow"/>
                <w:lang w:val="en-US"/>
              </w:rPr>
              <w:t xml:space="preserve"> turret sight position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626B09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AF11F6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  <w:r w:rsidRPr="00AF11F6">
              <w:rPr>
                <w:rFonts w:ascii="Arial Narrow" w:hAnsi="Arial Narrow"/>
                <w:shd w:val="clear" w:color="auto" w:fill="C5E0B3" w:themeFill="accent6" w:themeFillTint="66"/>
              </w:rPr>
              <w:t>&lt;C</w:t>
            </w:r>
            <w:r w:rsidR="00795E9F" w:rsidRPr="008841D0">
              <w:rPr>
                <w:rFonts w:ascii="Arial Narrow" w:hAnsi="Arial Narrow"/>
              </w:rPr>
              <w:t xml:space="preserve"> + Mouse Wheel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lastRenderedPageBreak/>
              <w:t>Move pilot head forward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Insert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795E9F" w:rsidRPr="008841D0">
              <w:rPr>
                <w:rFonts w:ascii="Arial Narrow" w:hAnsi="Arial Narrow" w:cs="Arial"/>
                <w:bCs/>
              </w:rPr>
              <w:t xml:space="preserve"> + </w:t>
            </w:r>
            <w:r w:rsidR="007733E5"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backward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Home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795E9F" w:rsidRPr="008841D0">
              <w:rPr>
                <w:rFonts w:ascii="Arial Narrow" w:hAnsi="Arial Narrow" w:cs="Arial"/>
                <w:bCs/>
              </w:rPr>
              <w:t xml:space="preserve"> + </w:t>
            </w:r>
            <w:r w:rsidR="007733E5"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180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left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Delete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795E9F" w:rsidRPr="008841D0">
              <w:rPr>
                <w:rFonts w:ascii="Arial Narrow" w:hAnsi="Arial Narrow" w:cs="Arial"/>
                <w:bCs/>
              </w:rPr>
              <w:t xml:space="preserve"> + </w:t>
            </w:r>
            <w:r w:rsidR="007733E5"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270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End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B468E8" w:rsidP="00D75062">
            <w:pPr>
              <w:pStyle w:val="HTMLconformatoprevio"/>
              <w:jc w:val="right"/>
              <w:rPr>
                <w:rFonts w:ascii="Arial Narrow" w:hAnsi="Arial Narrow" w:cs="Arial"/>
                <w:bCs/>
              </w:rPr>
            </w:pPr>
            <w:r w:rsidRPr="005C40F2">
              <w:rPr>
                <w:rFonts w:ascii="Arial Narrow" w:hAnsi="Arial Narrow" w:cs="Arial"/>
                <w:bCs/>
                <w:shd w:val="clear" w:color="auto" w:fill="F4B083" w:themeFill="accent2" w:themeFillTint="99"/>
              </w:rPr>
              <w:t>M&gt;</w:t>
            </w:r>
            <w:r w:rsidR="00795E9F" w:rsidRPr="008841D0">
              <w:rPr>
                <w:rFonts w:ascii="Arial Narrow" w:hAnsi="Arial Narrow" w:cs="Arial"/>
                <w:bCs/>
              </w:rPr>
              <w:t xml:space="preserve"> + </w:t>
            </w:r>
            <w:r w:rsidR="007733E5">
              <w:rPr>
                <w:rFonts w:ascii="Arial Narrow" w:hAnsi="Arial Narrow" w:cs="Arial"/>
                <w:bCs/>
                <w:lang w:val="en-US"/>
              </w:rPr>
              <w:t xml:space="preserve">Joystick </w:t>
            </w:r>
            <w:r w:rsidR="00795E9F">
              <w:rPr>
                <w:rFonts w:ascii="Arial Narrow" w:hAnsi="Arial Narrow" w:cs="Arial"/>
                <w:bCs/>
                <w:lang w:val="en-US"/>
              </w:rPr>
              <w:t xml:space="preserve">_POV – </w:t>
            </w:r>
            <w:r w:rsidR="00795E9F" w:rsidRPr="008841D0">
              <w:rPr>
                <w:rFonts w:ascii="Arial Narrow" w:hAnsi="Arial Narrow" w:cs="Arial"/>
                <w:bCs/>
              </w:rPr>
              <w:t>90</w:t>
            </w: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keepNext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up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Page Up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Move pilot head down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Page Down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reset vertical view to gunsight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7733E5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view vertical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reset horizontal view to gunsight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7733E5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Turret, gunsight view: view horizontal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Head independent view left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right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X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Head independent view up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/</w:t>
            </w:r>
            <w:r>
              <w:rPr>
                <w:rFonts w:ascii="Arial Narrow" w:hAnsi="Arial Narrow"/>
                <w:lang w:val="en-US"/>
              </w:rPr>
              <w:t xml:space="preserve"> </w:t>
            </w:r>
            <w:r w:rsidRPr="008841D0">
              <w:rPr>
                <w:rFonts w:ascii="Arial Narrow" w:hAnsi="Arial Narrow"/>
                <w:lang w:val="en-US"/>
              </w:rPr>
              <w:t>down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Mouse 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Center head independent view horizontally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  <w:lang w:val="en-US"/>
              </w:rPr>
            </w:pPr>
            <w:r w:rsidRPr="008841D0">
              <w:rPr>
                <w:rFonts w:ascii="Arial Narrow" w:hAnsi="Arial Narrow"/>
                <w:lang w:val="en-US"/>
              </w:rPr>
              <w:t>Center head independent view vertically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5E9F" w:rsidRPr="008841D0" w:rsidRDefault="00795E9F" w:rsidP="00251D03">
            <w:pPr>
              <w:pStyle w:val="HTMLconformatoprevio"/>
              <w:jc w:val="center"/>
              <w:rPr>
                <w:rFonts w:ascii="Arial Narrow" w:hAnsi="Arial Narrow"/>
              </w:rPr>
            </w:pPr>
            <w:r w:rsidRPr="008841D0">
              <w:rPr>
                <w:rFonts w:ascii="Arial Narrow" w:hAnsi="Arial Narrow"/>
              </w:rPr>
              <w:t>Numpad 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  <w:tr w:rsidR="00795E9F" w:rsidRPr="008841D0" w:rsidTr="00BE668D">
        <w:tc>
          <w:tcPr>
            <w:tcW w:w="3439" w:type="dxa"/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/>
              </w:rPr>
            </w:pPr>
          </w:p>
        </w:tc>
        <w:tc>
          <w:tcPr>
            <w:tcW w:w="2268" w:type="dxa"/>
            <w:vAlign w:val="center"/>
          </w:tcPr>
          <w:p w:rsidR="00795E9F" w:rsidRPr="008841D0" w:rsidRDefault="00795E9F" w:rsidP="00795E9F">
            <w:pPr>
              <w:pStyle w:val="HTMLconformatoprevio"/>
              <w:rPr>
                <w:rFonts w:ascii="Arial Narrow" w:hAnsi="Arial Narrow" w:cs="Arial"/>
                <w:bCs/>
              </w:rPr>
            </w:pPr>
          </w:p>
        </w:tc>
      </w:tr>
    </w:tbl>
    <w:p w:rsidR="00B92F51" w:rsidRDefault="00B92F51" w:rsidP="003267C5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rPr>
          <w:rFonts w:ascii="Arial Narrow" w:hAnsi="Arial Narrow" w:cs="Arial"/>
          <w:b/>
          <w:sz w:val="18"/>
          <w:szCs w:val="18"/>
        </w:rPr>
      </w:pPr>
    </w:p>
    <w:p w:rsidR="003267C5" w:rsidRPr="000534F0" w:rsidRDefault="003267C5" w:rsidP="003267C5">
      <w:pPr>
        <w:pStyle w:val="HTMLconformatoprevio"/>
        <w:keepNext/>
        <w:tabs>
          <w:tab w:val="clear" w:pos="6412"/>
          <w:tab w:val="left" w:pos="6663"/>
          <w:tab w:val="left" w:pos="6804"/>
        </w:tabs>
        <w:spacing w:after="120"/>
        <w:ind w:left="142" w:right="85"/>
        <w:jc w:val="center"/>
        <w:rPr>
          <w:rFonts w:ascii="Arial Narrow" w:hAnsi="Arial Narrow" w:cs="Arial"/>
          <w:b/>
          <w:sz w:val="18"/>
          <w:szCs w:val="18"/>
          <w:lang w:val="en-US"/>
        </w:rPr>
      </w:pPr>
    </w:p>
    <w:sectPr w:rsidR="003267C5" w:rsidRPr="000534F0" w:rsidSect="00E16E90">
      <w:footerReference w:type="default" r:id="rId8"/>
      <w:footerReference w:type="first" r:id="rId9"/>
      <w:footnotePr>
        <w:numRestart w:val="eachSect"/>
      </w:footnotePr>
      <w:pgSz w:w="8732" w:h="12191" w:code="11"/>
      <w:pgMar w:top="567" w:right="567" w:bottom="851" w:left="1134" w:header="459" w:footer="50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E49" w:rsidRDefault="00582E49">
      <w:r>
        <w:separator/>
      </w:r>
    </w:p>
  </w:endnote>
  <w:endnote w:type="continuationSeparator" w:id="0">
    <w:p w:rsidR="00582E49" w:rsidRDefault="0058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ld PS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6BE" w:rsidRPr="00C20F8C" w:rsidRDefault="00EF56BE" w:rsidP="007661BB">
    <w:pPr>
      <w:pStyle w:val="Piedepgina"/>
      <w:tabs>
        <w:tab w:val="center" w:pos="3686"/>
        <w:tab w:val="right" w:pos="7031"/>
      </w:tabs>
      <w:spacing w:line="160" w:lineRule="atLeast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>IL2 BoC</w:t>
    </w:r>
    <w:r w:rsidR="00730699">
      <w:rPr>
        <w:rFonts w:ascii="Arial Narrow" w:hAnsi="Arial Narrow" w:cs="Arial"/>
        <w:sz w:val="18"/>
        <w:szCs w:val="18"/>
      </w:rPr>
      <w:t xml:space="preserve"> 3.012 -- controles custom</w:t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fldChar w:fldCharType="begin"/>
    </w:r>
    <w:r>
      <w:rPr>
        <w:rFonts w:ascii="Arial Narrow" w:hAnsi="Arial Narrow" w:cs="Arial"/>
        <w:sz w:val="18"/>
        <w:szCs w:val="18"/>
      </w:rPr>
      <w:instrText xml:space="preserve"> PAGE  \* Arabic  \* MERGEFORMAT </w:instrText>
    </w:r>
    <w:r>
      <w:rPr>
        <w:rFonts w:ascii="Arial Narrow" w:hAnsi="Arial Narrow" w:cs="Arial"/>
        <w:sz w:val="18"/>
        <w:szCs w:val="18"/>
      </w:rPr>
      <w:fldChar w:fldCharType="separate"/>
    </w:r>
    <w:r>
      <w:rPr>
        <w:rFonts w:ascii="Arial Narrow" w:hAnsi="Arial Narrow" w:cs="Arial"/>
        <w:noProof/>
        <w:sz w:val="18"/>
        <w:szCs w:val="18"/>
      </w:rPr>
      <w:t>8</w:t>
    </w:r>
    <w:r>
      <w:rPr>
        <w:rFonts w:ascii="Arial Narrow" w:hAnsi="Arial Narrow" w:cs="Arial"/>
        <w:sz w:val="18"/>
        <w:szCs w:val="18"/>
      </w:rPr>
      <w:fldChar w:fldCharType="end"/>
    </w:r>
    <w:r>
      <w:rPr>
        <w:rFonts w:ascii="Arial Narrow" w:hAnsi="Arial Narrow" w:cs="Arial"/>
        <w:sz w:val="18"/>
        <w:szCs w:val="18"/>
      </w:rPr>
      <w:t xml:space="preserve"> / </w:t>
    </w:r>
    <w:r>
      <w:rPr>
        <w:rFonts w:ascii="Arial Narrow" w:hAnsi="Arial Narrow" w:cs="Arial"/>
        <w:sz w:val="18"/>
        <w:szCs w:val="18"/>
      </w:rPr>
      <w:fldChar w:fldCharType="begin"/>
    </w:r>
    <w:r>
      <w:rPr>
        <w:rFonts w:ascii="Arial Narrow" w:hAnsi="Arial Narrow" w:cs="Arial"/>
        <w:sz w:val="18"/>
        <w:szCs w:val="18"/>
      </w:rPr>
      <w:instrText xml:space="preserve"> NUMPAGES  \* Arabic  \* MERGEFORMAT </w:instrText>
    </w:r>
    <w:r>
      <w:rPr>
        <w:rFonts w:ascii="Arial Narrow" w:hAnsi="Arial Narrow" w:cs="Arial"/>
        <w:sz w:val="18"/>
        <w:szCs w:val="18"/>
      </w:rPr>
      <w:fldChar w:fldCharType="separate"/>
    </w:r>
    <w:r>
      <w:rPr>
        <w:rFonts w:ascii="Arial Narrow" w:hAnsi="Arial Narrow" w:cs="Arial"/>
        <w:noProof/>
        <w:sz w:val="18"/>
        <w:szCs w:val="18"/>
      </w:rPr>
      <w:t>16</w:t>
    </w:r>
    <w:r>
      <w:rPr>
        <w:rFonts w:ascii="Arial Narrow" w:hAnsi="Arial Narrow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6BE" w:rsidRPr="00A571DC" w:rsidRDefault="00EF56BE" w:rsidP="002E6272">
    <w:pPr>
      <w:pStyle w:val="Piedepgina"/>
      <w:tabs>
        <w:tab w:val="center" w:pos="3686"/>
        <w:tab w:val="right" w:pos="7088"/>
      </w:tabs>
      <w:spacing w:line="160" w:lineRule="atLeast"/>
      <w:rPr>
        <w:rFonts w:ascii="Arial" w:hAnsi="Arial" w:cs="Arial"/>
        <w:sz w:val="16"/>
        <w:szCs w:val="16"/>
        <w:lang w:val="en-US"/>
      </w:rPr>
    </w:pPr>
    <w:r w:rsidRPr="00417CD9">
      <w:rPr>
        <w:rFonts w:ascii="Arial" w:hAnsi="Arial" w:cs="Arial"/>
        <w:sz w:val="16"/>
        <w:szCs w:val="16"/>
      </w:rPr>
      <w:fldChar w:fldCharType="begin"/>
    </w:r>
    <w:r w:rsidRPr="00A571DC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417CD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IL2 BoX -- controles custom A5</w:t>
    </w:r>
    <w:r w:rsidRPr="00417CD9">
      <w:rPr>
        <w:rFonts w:ascii="Arial" w:hAnsi="Arial" w:cs="Arial"/>
        <w:sz w:val="16"/>
        <w:szCs w:val="16"/>
      </w:rPr>
      <w:fldChar w:fldCharType="end"/>
    </w:r>
    <w:r w:rsidRPr="00A571DC">
      <w:rPr>
        <w:rFonts w:ascii="Arial" w:hAnsi="Arial" w:cs="Arial"/>
        <w:sz w:val="16"/>
        <w:szCs w:val="16"/>
        <w:lang w:val="en-US"/>
      </w:rPr>
      <w:tab/>
    </w:r>
    <w:r w:rsidRPr="00A571DC">
      <w:rPr>
        <w:rFonts w:ascii="Arial" w:hAnsi="Arial" w:cs="Arial"/>
        <w:smallCaps/>
        <w:sz w:val="16"/>
        <w:szCs w:val="16"/>
        <w:lang w:val="en-US"/>
      </w:rPr>
      <w:t>Flight Simulator X</w:t>
    </w:r>
    <w:r w:rsidRPr="00A571DC">
      <w:rPr>
        <w:rFonts w:ascii="Arial" w:hAnsi="Arial" w:cs="Arial"/>
        <w:sz w:val="16"/>
        <w:szCs w:val="16"/>
        <w:lang w:val="en-US"/>
      </w:rPr>
      <w:tab/>
    </w:r>
    <w:r w:rsidRPr="00417CD9">
      <w:rPr>
        <w:rStyle w:val="Nmerodepgina"/>
        <w:rFonts w:ascii="Arial" w:hAnsi="Arial" w:cs="Arial"/>
        <w:sz w:val="16"/>
        <w:szCs w:val="16"/>
      </w:rPr>
      <w:fldChar w:fldCharType="begin"/>
    </w:r>
    <w:r w:rsidRPr="00A571DC">
      <w:rPr>
        <w:rStyle w:val="Nmerodepgina"/>
        <w:rFonts w:ascii="Arial" w:hAnsi="Arial" w:cs="Arial"/>
        <w:sz w:val="16"/>
        <w:szCs w:val="16"/>
        <w:lang w:val="en-US"/>
      </w:rPr>
      <w:instrText xml:space="preserve"> PAGE </w:instrText>
    </w:r>
    <w:r w:rsidRPr="00417CD9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  <w:lang w:val="en-US"/>
      </w:rPr>
      <w:t>16</w:t>
    </w:r>
    <w:r w:rsidRPr="00417CD9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E49" w:rsidRDefault="00582E49">
      <w:r>
        <w:separator/>
      </w:r>
    </w:p>
  </w:footnote>
  <w:footnote w:type="continuationSeparator" w:id="0">
    <w:p w:rsidR="00582E49" w:rsidRDefault="0058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A0BC0"/>
    <w:multiLevelType w:val="hybridMultilevel"/>
    <w:tmpl w:val="0DA614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2198E"/>
    <w:multiLevelType w:val="hybridMultilevel"/>
    <w:tmpl w:val="3CB0942A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3E40250"/>
    <w:multiLevelType w:val="hybridMultilevel"/>
    <w:tmpl w:val="E39448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BD1FFC"/>
    <w:multiLevelType w:val="hybridMultilevel"/>
    <w:tmpl w:val="7F2097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B81509"/>
    <w:multiLevelType w:val="hybridMultilevel"/>
    <w:tmpl w:val="7700E0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05"/>
    <w:rsid w:val="0000307A"/>
    <w:rsid w:val="00003E54"/>
    <w:rsid w:val="0001052C"/>
    <w:rsid w:val="00020221"/>
    <w:rsid w:val="00022CA6"/>
    <w:rsid w:val="0002711B"/>
    <w:rsid w:val="0003039C"/>
    <w:rsid w:val="00034672"/>
    <w:rsid w:val="000358C2"/>
    <w:rsid w:val="00037DF5"/>
    <w:rsid w:val="00043FB7"/>
    <w:rsid w:val="000456DF"/>
    <w:rsid w:val="00045DB9"/>
    <w:rsid w:val="00046575"/>
    <w:rsid w:val="000504E6"/>
    <w:rsid w:val="000510AE"/>
    <w:rsid w:val="000534F0"/>
    <w:rsid w:val="000536E1"/>
    <w:rsid w:val="000541B2"/>
    <w:rsid w:val="000602B0"/>
    <w:rsid w:val="00060E0C"/>
    <w:rsid w:val="0006110D"/>
    <w:rsid w:val="00062732"/>
    <w:rsid w:val="00065F5B"/>
    <w:rsid w:val="00066CB1"/>
    <w:rsid w:val="00067770"/>
    <w:rsid w:val="00070279"/>
    <w:rsid w:val="000712FA"/>
    <w:rsid w:val="00071BBE"/>
    <w:rsid w:val="00082713"/>
    <w:rsid w:val="000876EE"/>
    <w:rsid w:val="00090044"/>
    <w:rsid w:val="000920CC"/>
    <w:rsid w:val="000921D7"/>
    <w:rsid w:val="0009658A"/>
    <w:rsid w:val="00097CB0"/>
    <w:rsid w:val="000A2447"/>
    <w:rsid w:val="000A5833"/>
    <w:rsid w:val="000A6B44"/>
    <w:rsid w:val="000A7860"/>
    <w:rsid w:val="000B0407"/>
    <w:rsid w:val="000B21F0"/>
    <w:rsid w:val="000B71EE"/>
    <w:rsid w:val="000B776B"/>
    <w:rsid w:val="000C236D"/>
    <w:rsid w:val="000C29A7"/>
    <w:rsid w:val="000C47E4"/>
    <w:rsid w:val="000C525B"/>
    <w:rsid w:val="000C68CF"/>
    <w:rsid w:val="000C73F4"/>
    <w:rsid w:val="000D0BE1"/>
    <w:rsid w:val="000D0C00"/>
    <w:rsid w:val="000D33D1"/>
    <w:rsid w:val="000D7B78"/>
    <w:rsid w:val="000E07DE"/>
    <w:rsid w:val="000E0EE5"/>
    <w:rsid w:val="000E79DE"/>
    <w:rsid w:val="000E7AF2"/>
    <w:rsid w:val="000F0AF7"/>
    <w:rsid w:val="000F2334"/>
    <w:rsid w:val="000F25EA"/>
    <w:rsid w:val="000F4A1F"/>
    <w:rsid w:val="000F4E85"/>
    <w:rsid w:val="000F7554"/>
    <w:rsid w:val="00105EA3"/>
    <w:rsid w:val="001145BD"/>
    <w:rsid w:val="00114F12"/>
    <w:rsid w:val="00115D02"/>
    <w:rsid w:val="00116E7A"/>
    <w:rsid w:val="001177F7"/>
    <w:rsid w:val="00120128"/>
    <w:rsid w:val="001215E2"/>
    <w:rsid w:val="0012671E"/>
    <w:rsid w:val="00133DF0"/>
    <w:rsid w:val="00136E10"/>
    <w:rsid w:val="00137C20"/>
    <w:rsid w:val="0014188D"/>
    <w:rsid w:val="00142A48"/>
    <w:rsid w:val="0014419A"/>
    <w:rsid w:val="001446CE"/>
    <w:rsid w:val="00144760"/>
    <w:rsid w:val="00144DE8"/>
    <w:rsid w:val="00150CAE"/>
    <w:rsid w:val="00154FF4"/>
    <w:rsid w:val="001643F6"/>
    <w:rsid w:val="00166A6E"/>
    <w:rsid w:val="0017017A"/>
    <w:rsid w:val="00170307"/>
    <w:rsid w:val="00171F21"/>
    <w:rsid w:val="00176F82"/>
    <w:rsid w:val="00181682"/>
    <w:rsid w:val="001849BB"/>
    <w:rsid w:val="0018569F"/>
    <w:rsid w:val="00186938"/>
    <w:rsid w:val="00186C49"/>
    <w:rsid w:val="00190D38"/>
    <w:rsid w:val="001915B4"/>
    <w:rsid w:val="001953FF"/>
    <w:rsid w:val="00196162"/>
    <w:rsid w:val="00197A1B"/>
    <w:rsid w:val="001A0E4C"/>
    <w:rsid w:val="001A12AE"/>
    <w:rsid w:val="001A477C"/>
    <w:rsid w:val="001A55C4"/>
    <w:rsid w:val="001B1014"/>
    <w:rsid w:val="001B49C9"/>
    <w:rsid w:val="001C0369"/>
    <w:rsid w:val="001C0441"/>
    <w:rsid w:val="001C26B9"/>
    <w:rsid w:val="001C4AF5"/>
    <w:rsid w:val="001C7231"/>
    <w:rsid w:val="001D781B"/>
    <w:rsid w:val="001E515D"/>
    <w:rsid w:val="001E5760"/>
    <w:rsid w:val="001E611E"/>
    <w:rsid w:val="001E6BD5"/>
    <w:rsid w:val="001E7D2F"/>
    <w:rsid w:val="001F3AE7"/>
    <w:rsid w:val="001F5EE7"/>
    <w:rsid w:val="0020068F"/>
    <w:rsid w:val="00207AE7"/>
    <w:rsid w:val="00213575"/>
    <w:rsid w:val="00214229"/>
    <w:rsid w:val="00217598"/>
    <w:rsid w:val="00217CBB"/>
    <w:rsid w:val="002207F4"/>
    <w:rsid w:val="00223004"/>
    <w:rsid w:val="002250CE"/>
    <w:rsid w:val="00226648"/>
    <w:rsid w:val="002269BD"/>
    <w:rsid w:val="00230352"/>
    <w:rsid w:val="00235917"/>
    <w:rsid w:val="00236E31"/>
    <w:rsid w:val="00244179"/>
    <w:rsid w:val="00246236"/>
    <w:rsid w:val="00251D03"/>
    <w:rsid w:val="00256D1F"/>
    <w:rsid w:val="00257BAA"/>
    <w:rsid w:val="00257D14"/>
    <w:rsid w:val="00262463"/>
    <w:rsid w:val="00263E2B"/>
    <w:rsid w:val="002644FF"/>
    <w:rsid w:val="002646BE"/>
    <w:rsid w:val="002650ED"/>
    <w:rsid w:val="0026787D"/>
    <w:rsid w:val="002715DE"/>
    <w:rsid w:val="0027219A"/>
    <w:rsid w:val="00273A95"/>
    <w:rsid w:val="00274093"/>
    <w:rsid w:val="00276B90"/>
    <w:rsid w:val="00277731"/>
    <w:rsid w:val="00280990"/>
    <w:rsid w:val="00282287"/>
    <w:rsid w:val="002916DF"/>
    <w:rsid w:val="00291963"/>
    <w:rsid w:val="00296287"/>
    <w:rsid w:val="00296320"/>
    <w:rsid w:val="00297AA8"/>
    <w:rsid w:val="002A184E"/>
    <w:rsid w:val="002A5901"/>
    <w:rsid w:val="002C090E"/>
    <w:rsid w:val="002C5378"/>
    <w:rsid w:val="002C5EF6"/>
    <w:rsid w:val="002C6937"/>
    <w:rsid w:val="002C770F"/>
    <w:rsid w:val="002D15FB"/>
    <w:rsid w:val="002D34FC"/>
    <w:rsid w:val="002D4185"/>
    <w:rsid w:val="002D7F19"/>
    <w:rsid w:val="002E03E6"/>
    <w:rsid w:val="002E0C54"/>
    <w:rsid w:val="002E10B0"/>
    <w:rsid w:val="002E6272"/>
    <w:rsid w:val="002E6733"/>
    <w:rsid w:val="002F4088"/>
    <w:rsid w:val="00301139"/>
    <w:rsid w:val="0030269C"/>
    <w:rsid w:val="00304F1B"/>
    <w:rsid w:val="003070BF"/>
    <w:rsid w:val="0030740B"/>
    <w:rsid w:val="00310F2C"/>
    <w:rsid w:val="00311694"/>
    <w:rsid w:val="003151D3"/>
    <w:rsid w:val="00324CCC"/>
    <w:rsid w:val="00324DD9"/>
    <w:rsid w:val="00325716"/>
    <w:rsid w:val="003261AD"/>
    <w:rsid w:val="003267C5"/>
    <w:rsid w:val="00333980"/>
    <w:rsid w:val="00334BAE"/>
    <w:rsid w:val="00335816"/>
    <w:rsid w:val="003361D3"/>
    <w:rsid w:val="0033703F"/>
    <w:rsid w:val="003405F5"/>
    <w:rsid w:val="003633EA"/>
    <w:rsid w:val="003645D9"/>
    <w:rsid w:val="003648A7"/>
    <w:rsid w:val="003728C2"/>
    <w:rsid w:val="00382773"/>
    <w:rsid w:val="0038287A"/>
    <w:rsid w:val="00382F8B"/>
    <w:rsid w:val="00383035"/>
    <w:rsid w:val="00384FD7"/>
    <w:rsid w:val="003860A0"/>
    <w:rsid w:val="00393E9C"/>
    <w:rsid w:val="00394F77"/>
    <w:rsid w:val="003966E2"/>
    <w:rsid w:val="003A1B08"/>
    <w:rsid w:val="003A6674"/>
    <w:rsid w:val="003A7916"/>
    <w:rsid w:val="003B138C"/>
    <w:rsid w:val="003B4848"/>
    <w:rsid w:val="003C0886"/>
    <w:rsid w:val="003C1881"/>
    <w:rsid w:val="003C2291"/>
    <w:rsid w:val="003C37DB"/>
    <w:rsid w:val="003D1494"/>
    <w:rsid w:val="003D2CCD"/>
    <w:rsid w:val="003D2F91"/>
    <w:rsid w:val="003D5105"/>
    <w:rsid w:val="003D6B25"/>
    <w:rsid w:val="003E37F6"/>
    <w:rsid w:val="003E504B"/>
    <w:rsid w:val="003E6F69"/>
    <w:rsid w:val="003E771A"/>
    <w:rsid w:val="003F1BC6"/>
    <w:rsid w:val="003F4051"/>
    <w:rsid w:val="003F49E2"/>
    <w:rsid w:val="003F5791"/>
    <w:rsid w:val="00400FE0"/>
    <w:rsid w:val="00401DCD"/>
    <w:rsid w:val="00402BDD"/>
    <w:rsid w:val="00402BFC"/>
    <w:rsid w:val="00402D03"/>
    <w:rsid w:val="00403F23"/>
    <w:rsid w:val="0040484E"/>
    <w:rsid w:val="00405F3D"/>
    <w:rsid w:val="00412FDB"/>
    <w:rsid w:val="004278C8"/>
    <w:rsid w:val="004327D6"/>
    <w:rsid w:val="004371D0"/>
    <w:rsid w:val="00437C01"/>
    <w:rsid w:val="00440926"/>
    <w:rsid w:val="00441018"/>
    <w:rsid w:val="004433DC"/>
    <w:rsid w:val="00444D68"/>
    <w:rsid w:val="00451862"/>
    <w:rsid w:val="00460B21"/>
    <w:rsid w:val="00463347"/>
    <w:rsid w:val="00464817"/>
    <w:rsid w:val="004747FA"/>
    <w:rsid w:val="004760FC"/>
    <w:rsid w:val="00484F2A"/>
    <w:rsid w:val="0049368C"/>
    <w:rsid w:val="00497C37"/>
    <w:rsid w:val="004A1B71"/>
    <w:rsid w:val="004A2B30"/>
    <w:rsid w:val="004A2C3D"/>
    <w:rsid w:val="004A3FE3"/>
    <w:rsid w:val="004A5180"/>
    <w:rsid w:val="004A5C2C"/>
    <w:rsid w:val="004A687C"/>
    <w:rsid w:val="004A7A65"/>
    <w:rsid w:val="004B1BBE"/>
    <w:rsid w:val="004B3601"/>
    <w:rsid w:val="004B7C1C"/>
    <w:rsid w:val="004C072B"/>
    <w:rsid w:val="004C0D52"/>
    <w:rsid w:val="004C2F70"/>
    <w:rsid w:val="004C32BC"/>
    <w:rsid w:val="004C3656"/>
    <w:rsid w:val="004C6420"/>
    <w:rsid w:val="004C67D5"/>
    <w:rsid w:val="004D02B2"/>
    <w:rsid w:val="004D0909"/>
    <w:rsid w:val="004D133C"/>
    <w:rsid w:val="004D2D33"/>
    <w:rsid w:val="004D2E83"/>
    <w:rsid w:val="004D433A"/>
    <w:rsid w:val="004E2867"/>
    <w:rsid w:val="004E2DB2"/>
    <w:rsid w:val="004E4352"/>
    <w:rsid w:val="004F0C28"/>
    <w:rsid w:val="004F1CCA"/>
    <w:rsid w:val="004F439D"/>
    <w:rsid w:val="004F7FB0"/>
    <w:rsid w:val="00500BFD"/>
    <w:rsid w:val="005022C2"/>
    <w:rsid w:val="00502E55"/>
    <w:rsid w:val="00505178"/>
    <w:rsid w:val="00505701"/>
    <w:rsid w:val="00506915"/>
    <w:rsid w:val="00512887"/>
    <w:rsid w:val="0051656C"/>
    <w:rsid w:val="005171B2"/>
    <w:rsid w:val="0052012A"/>
    <w:rsid w:val="00522149"/>
    <w:rsid w:val="00526D25"/>
    <w:rsid w:val="00532A78"/>
    <w:rsid w:val="0053372B"/>
    <w:rsid w:val="00534A9A"/>
    <w:rsid w:val="00536166"/>
    <w:rsid w:val="00544EE2"/>
    <w:rsid w:val="00545072"/>
    <w:rsid w:val="00547E6C"/>
    <w:rsid w:val="005511AD"/>
    <w:rsid w:val="005521E2"/>
    <w:rsid w:val="00552298"/>
    <w:rsid w:val="00554D5D"/>
    <w:rsid w:val="0055628C"/>
    <w:rsid w:val="0055637B"/>
    <w:rsid w:val="00561B02"/>
    <w:rsid w:val="00563E30"/>
    <w:rsid w:val="005668E7"/>
    <w:rsid w:val="00567127"/>
    <w:rsid w:val="00571829"/>
    <w:rsid w:val="00573635"/>
    <w:rsid w:val="00574C77"/>
    <w:rsid w:val="00577278"/>
    <w:rsid w:val="00581739"/>
    <w:rsid w:val="00582E49"/>
    <w:rsid w:val="00583536"/>
    <w:rsid w:val="005838AB"/>
    <w:rsid w:val="00583FE6"/>
    <w:rsid w:val="00584136"/>
    <w:rsid w:val="005859CE"/>
    <w:rsid w:val="00587BAB"/>
    <w:rsid w:val="00592213"/>
    <w:rsid w:val="00593203"/>
    <w:rsid w:val="00593D9E"/>
    <w:rsid w:val="005A3DCC"/>
    <w:rsid w:val="005A3FB0"/>
    <w:rsid w:val="005B05A1"/>
    <w:rsid w:val="005B170B"/>
    <w:rsid w:val="005B2554"/>
    <w:rsid w:val="005B355E"/>
    <w:rsid w:val="005B40B9"/>
    <w:rsid w:val="005B51FE"/>
    <w:rsid w:val="005B57AC"/>
    <w:rsid w:val="005C0169"/>
    <w:rsid w:val="005C0A5B"/>
    <w:rsid w:val="005C2309"/>
    <w:rsid w:val="005C40F2"/>
    <w:rsid w:val="005C6A75"/>
    <w:rsid w:val="005D2DD6"/>
    <w:rsid w:val="005D38E3"/>
    <w:rsid w:val="005D3D6F"/>
    <w:rsid w:val="005D6623"/>
    <w:rsid w:val="005E0D8A"/>
    <w:rsid w:val="005E2ABC"/>
    <w:rsid w:val="005E5B33"/>
    <w:rsid w:val="005F12F1"/>
    <w:rsid w:val="005F16C9"/>
    <w:rsid w:val="005F20F1"/>
    <w:rsid w:val="005F528B"/>
    <w:rsid w:val="005F7D41"/>
    <w:rsid w:val="00600588"/>
    <w:rsid w:val="00604928"/>
    <w:rsid w:val="006055F9"/>
    <w:rsid w:val="00611E65"/>
    <w:rsid w:val="00612A44"/>
    <w:rsid w:val="00613E4E"/>
    <w:rsid w:val="0061456F"/>
    <w:rsid w:val="00615E27"/>
    <w:rsid w:val="0062232A"/>
    <w:rsid w:val="00622CD6"/>
    <w:rsid w:val="00626B09"/>
    <w:rsid w:val="00631F8A"/>
    <w:rsid w:val="00637E4C"/>
    <w:rsid w:val="00641929"/>
    <w:rsid w:val="006424C2"/>
    <w:rsid w:val="00642E13"/>
    <w:rsid w:val="00650158"/>
    <w:rsid w:val="0065194D"/>
    <w:rsid w:val="00651998"/>
    <w:rsid w:val="00653D71"/>
    <w:rsid w:val="00657DE2"/>
    <w:rsid w:val="00661072"/>
    <w:rsid w:val="0066216B"/>
    <w:rsid w:val="0066220A"/>
    <w:rsid w:val="00663605"/>
    <w:rsid w:val="00664374"/>
    <w:rsid w:val="0066455C"/>
    <w:rsid w:val="00683ADF"/>
    <w:rsid w:val="00687BA0"/>
    <w:rsid w:val="00687FA2"/>
    <w:rsid w:val="00690AA5"/>
    <w:rsid w:val="00690D45"/>
    <w:rsid w:val="00693A3F"/>
    <w:rsid w:val="006A2CE4"/>
    <w:rsid w:val="006A36AD"/>
    <w:rsid w:val="006A3BCA"/>
    <w:rsid w:val="006A6E7E"/>
    <w:rsid w:val="006B0C1D"/>
    <w:rsid w:val="006B4272"/>
    <w:rsid w:val="006C307E"/>
    <w:rsid w:val="006C34B4"/>
    <w:rsid w:val="006C4598"/>
    <w:rsid w:val="006C475F"/>
    <w:rsid w:val="006C5F46"/>
    <w:rsid w:val="006E166C"/>
    <w:rsid w:val="006E1A40"/>
    <w:rsid w:val="006E22D0"/>
    <w:rsid w:val="006E3D2E"/>
    <w:rsid w:val="006E49A9"/>
    <w:rsid w:val="006E5089"/>
    <w:rsid w:val="006E5A6D"/>
    <w:rsid w:val="006E7695"/>
    <w:rsid w:val="006F22AA"/>
    <w:rsid w:val="006F3268"/>
    <w:rsid w:val="006F40B3"/>
    <w:rsid w:val="006F5757"/>
    <w:rsid w:val="00706451"/>
    <w:rsid w:val="007118E2"/>
    <w:rsid w:val="007128E3"/>
    <w:rsid w:val="0071583E"/>
    <w:rsid w:val="00715849"/>
    <w:rsid w:val="007158E6"/>
    <w:rsid w:val="0071759A"/>
    <w:rsid w:val="007218AF"/>
    <w:rsid w:val="007219C1"/>
    <w:rsid w:val="0072310C"/>
    <w:rsid w:val="0072397A"/>
    <w:rsid w:val="00725F70"/>
    <w:rsid w:val="00726053"/>
    <w:rsid w:val="00726827"/>
    <w:rsid w:val="00726C97"/>
    <w:rsid w:val="00730564"/>
    <w:rsid w:val="00730699"/>
    <w:rsid w:val="0073085C"/>
    <w:rsid w:val="00731034"/>
    <w:rsid w:val="00731905"/>
    <w:rsid w:val="00735A4A"/>
    <w:rsid w:val="007431F6"/>
    <w:rsid w:val="00745E3A"/>
    <w:rsid w:val="00746314"/>
    <w:rsid w:val="00746CF2"/>
    <w:rsid w:val="00747E91"/>
    <w:rsid w:val="00757022"/>
    <w:rsid w:val="00757239"/>
    <w:rsid w:val="007614A0"/>
    <w:rsid w:val="007627E5"/>
    <w:rsid w:val="00763FF7"/>
    <w:rsid w:val="00764556"/>
    <w:rsid w:val="007648B3"/>
    <w:rsid w:val="007661BB"/>
    <w:rsid w:val="007733E5"/>
    <w:rsid w:val="00773D97"/>
    <w:rsid w:val="00774177"/>
    <w:rsid w:val="007763A1"/>
    <w:rsid w:val="00782C2F"/>
    <w:rsid w:val="00783DF1"/>
    <w:rsid w:val="0078433B"/>
    <w:rsid w:val="00784B43"/>
    <w:rsid w:val="00786ECE"/>
    <w:rsid w:val="00790DAF"/>
    <w:rsid w:val="00792371"/>
    <w:rsid w:val="00793D71"/>
    <w:rsid w:val="007959DF"/>
    <w:rsid w:val="00795E9F"/>
    <w:rsid w:val="007A4D31"/>
    <w:rsid w:val="007A6179"/>
    <w:rsid w:val="007A6F34"/>
    <w:rsid w:val="007A76C4"/>
    <w:rsid w:val="007A7D27"/>
    <w:rsid w:val="007B045A"/>
    <w:rsid w:val="007B2002"/>
    <w:rsid w:val="007B4F78"/>
    <w:rsid w:val="007B752E"/>
    <w:rsid w:val="007C0318"/>
    <w:rsid w:val="007C0BE5"/>
    <w:rsid w:val="007C17CB"/>
    <w:rsid w:val="007C196F"/>
    <w:rsid w:val="007D083C"/>
    <w:rsid w:val="007D1867"/>
    <w:rsid w:val="007D2853"/>
    <w:rsid w:val="007D322E"/>
    <w:rsid w:val="007D36F8"/>
    <w:rsid w:val="007E229E"/>
    <w:rsid w:val="007E3836"/>
    <w:rsid w:val="007E54B2"/>
    <w:rsid w:val="007E6FE7"/>
    <w:rsid w:val="007F1B11"/>
    <w:rsid w:val="007F5BC8"/>
    <w:rsid w:val="007F7770"/>
    <w:rsid w:val="00800399"/>
    <w:rsid w:val="008024CA"/>
    <w:rsid w:val="008048B3"/>
    <w:rsid w:val="00810F65"/>
    <w:rsid w:val="0081292A"/>
    <w:rsid w:val="00812F15"/>
    <w:rsid w:val="0081335A"/>
    <w:rsid w:val="008137E1"/>
    <w:rsid w:val="00814907"/>
    <w:rsid w:val="00814F2D"/>
    <w:rsid w:val="00817A77"/>
    <w:rsid w:val="008224C0"/>
    <w:rsid w:val="00824E13"/>
    <w:rsid w:val="008272D3"/>
    <w:rsid w:val="00830FE8"/>
    <w:rsid w:val="008328C4"/>
    <w:rsid w:val="00832E17"/>
    <w:rsid w:val="0083349E"/>
    <w:rsid w:val="00835371"/>
    <w:rsid w:val="0083750B"/>
    <w:rsid w:val="0084002C"/>
    <w:rsid w:val="008421FB"/>
    <w:rsid w:val="008462E9"/>
    <w:rsid w:val="008506C3"/>
    <w:rsid w:val="00852FEC"/>
    <w:rsid w:val="00854B1D"/>
    <w:rsid w:val="00855216"/>
    <w:rsid w:val="00857562"/>
    <w:rsid w:val="00860241"/>
    <w:rsid w:val="008609E0"/>
    <w:rsid w:val="00860F63"/>
    <w:rsid w:val="00862BAC"/>
    <w:rsid w:val="00864563"/>
    <w:rsid w:val="00866B8E"/>
    <w:rsid w:val="00871D76"/>
    <w:rsid w:val="00874712"/>
    <w:rsid w:val="00877DF5"/>
    <w:rsid w:val="00883D25"/>
    <w:rsid w:val="008841D0"/>
    <w:rsid w:val="00886229"/>
    <w:rsid w:val="00892955"/>
    <w:rsid w:val="008977C5"/>
    <w:rsid w:val="008A0E11"/>
    <w:rsid w:val="008A1D1B"/>
    <w:rsid w:val="008A2408"/>
    <w:rsid w:val="008A6B07"/>
    <w:rsid w:val="008B24C2"/>
    <w:rsid w:val="008B3E85"/>
    <w:rsid w:val="008B4B60"/>
    <w:rsid w:val="008C76D8"/>
    <w:rsid w:val="008D0555"/>
    <w:rsid w:val="008D4190"/>
    <w:rsid w:val="008D4661"/>
    <w:rsid w:val="008D5154"/>
    <w:rsid w:val="008E01B6"/>
    <w:rsid w:val="008E03DE"/>
    <w:rsid w:val="008E2764"/>
    <w:rsid w:val="008E629D"/>
    <w:rsid w:val="008E76E1"/>
    <w:rsid w:val="008F0E2C"/>
    <w:rsid w:val="008F4E28"/>
    <w:rsid w:val="008F4EA7"/>
    <w:rsid w:val="008F5D57"/>
    <w:rsid w:val="008F7C1B"/>
    <w:rsid w:val="008F7EF8"/>
    <w:rsid w:val="009014CD"/>
    <w:rsid w:val="00901B6B"/>
    <w:rsid w:val="009057E6"/>
    <w:rsid w:val="00907E57"/>
    <w:rsid w:val="00911049"/>
    <w:rsid w:val="00913100"/>
    <w:rsid w:val="00913CAD"/>
    <w:rsid w:val="00914682"/>
    <w:rsid w:val="00914B72"/>
    <w:rsid w:val="00915397"/>
    <w:rsid w:val="009158E7"/>
    <w:rsid w:val="009258F1"/>
    <w:rsid w:val="009265C8"/>
    <w:rsid w:val="00927F30"/>
    <w:rsid w:val="00936956"/>
    <w:rsid w:val="0093734E"/>
    <w:rsid w:val="00941060"/>
    <w:rsid w:val="009417B1"/>
    <w:rsid w:val="00942B9B"/>
    <w:rsid w:val="009433D6"/>
    <w:rsid w:val="00953234"/>
    <w:rsid w:val="009579EE"/>
    <w:rsid w:val="00960B61"/>
    <w:rsid w:val="0096127B"/>
    <w:rsid w:val="009666B8"/>
    <w:rsid w:val="00970937"/>
    <w:rsid w:val="009807AD"/>
    <w:rsid w:val="0098156C"/>
    <w:rsid w:val="009818EF"/>
    <w:rsid w:val="009875D6"/>
    <w:rsid w:val="0099396A"/>
    <w:rsid w:val="00995D94"/>
    <w:rsid w:val="00996FE0"/>
    <w:rsid w:val="009A071B"/>
    <w:rsid w:val="009A1450"/>
    <w:rsid w:val="009A1950"/>
    <w:rsid w:val="009A19A3"/>
    <w:rsid w:val="009A24F0"/>
    <w:rsid w:val="009A2CB6"/>
    <w:rsid w:val="009A38A2"/>
    <w:rsid w:val="009A3C49"/>
    <w:rsid w:val="009A4FCA"/>
    <w:rsid w:val="009A52EC"/>
    <w:rsid w:val="009A5C77"/>
    <w:rsid w:val="009B3A54"/>
    <w:rsid w:val="009B6B9D"/>
    <w:rsid w:val="009B734D"/>
    <w:rsid w:val="009B7358"/>
    <w:rsid w:val="009B7F8B"/>
    <w:rsid w:val="009C13DA"/>
    <w:rsid w:val="009C1AEE"/>
    <w:rsid w:val="009C6B61"/>
    <w:rsid w:val="009D0463"/>
    <w:rsid w:val="009D0CDB"/>
    <w:rsid w:val="009D1ABF"/>
    <w:rsid w:val="009D2358"/>
    <w:rsid w:val="009E0DD4"/>
    <w:rsid w:val="009E2B4B"/>
    <w:rsid w:val="009E6FB2"/>
    <w:rsid w:val="009F0B35"/>
    <w:rsid w:val="009F1134"/>
    <w:rsid w:val="009F359E"/>
    <w:rsid w:val="009F3D9B"/>
    <w:rsid w:val="009F5087"/>
    <w:rsid w:val="009F6D1E"/>
    <w:rsid w:val="009F7977"/>
    <w:rsid w:val="00A02A7A"/>
    <w:rsid w:val="00A03747"/>
    <w:rsid w:val="00A03F9E"/>
    <w:rsid w:val="00A04D4A"/>
    <w:rsid w:val="00A07051"/>
    <w:rsid w:val="00A115F9"/>
    <w:rsid w:val="00A21289"/>
    <w:rsid w:val="00A24C25"/>
    <w:rsid w:val="00A25278"/>
    <w:rsid w:val="00A26477"/>
    <w:rsid w:val="00A2743E"/>
    <w:rsid w:val="00A30E3D"/>
    <w:rsid w:val="00A330F9"/>
    <w:rsid w:val="00A35894"/>
    <w:rsid w:val="00A35CF1"/>
    <w:rsid w:val="00A35E32"/>
    <w:rsid w:val="00A3610E"/>
    <w:rsid w:val="00A375BD"/>
    <w:rsid w:val="00A42F48"/>
    <w:rsid w:val="00A43217"/>
    <w:rsid w:val="00A50D1F"/>
    <w:rsid w:val="00A55E78"/>
    <w:rsid w:val="00A56E8C"/>
    <w:rsid w:val="00A571DC"/>
    <w:rsid w:val="00A6351B"/>
    <w:rsid w:val="00A6552A"/>
    <w:rsid w:val="00A66849"/>
    <w:rsid w:val="00A67712"/>
    <w:rsid w:val="00A707B8"/>
    <w:rsid w:val="00A70A6A"/>
    <w:rsid w:val="00A70DEA"/>
    <w:rsid w:val="00A719C5"/>
    <w:rsid w:val="00A7228B"/>
    <w:rsid w:val="00A76F05"/>
    <w:rsid w:val="00A77F08"/>
    <w:rsid w:val="00A808BB"/>
    <w:rsid w:val="00A81D14"/>
    <w:rsid w:val="00A84046"/>
    <w:rsid w:val="00A851EC"/>
    <w:rsid w:val="00A861F7"/>
    <w:rsid w:val="00A9559C"/>
    <w:rsid w:val="00AA077A"/>
    <w:rsid w:val="00AA3CB7"/>
    <w:rsid w:val="00AA5F3C"/>
    <w:rsid w:val="00AB3A4F"/>
    <w:rsid w:val="00AB6D7F"/>
    <w:rsid w:val="00AC03DE"/>
    <w:rsid w:val="00AC61BD"/>
    <w:rsid w:val="00AC71C6"/>
    <w:rsid w:val="00AC767D"/>
    <w:rsid w:val="00AD170F"/>
    <w:rsid w:val="00AD2ED4"/>
    <w:rsid w:val="00AD4BE5"/>
    <w:rsid w:val="00AE1457"/>
    <w:rsid w:val="00AE2375"/>
    <w:rsid w:val="00AE44B2"/>
    <w:rsid w:val="00AE6281"/>
    <w:rsid w:val="00AF0889"/>
    <w:rsid w:val="00AF11F6"/>
    <w:rsid w:val="00AF5DEB"/>
    <w:rsid w:val="00AF7689"/>
    <w:rsid w:val="00AF7A65"/>
    <w:rsid w:val="00B01FFC"/>
    <w:rsid w:val="00B05CBB"/>
    <w:rsid w:val="00B063A3"/>
    <w:rsid w:val="00B06688"/>
    <w:rsid w:val="00B06B53"/>
    <w:rsid w:val="00B17DD9"/>
    <w:rsid w:val="00B20AA4"/>
    <w:rsid w:val="00B2349C"/>
    <w:rsid w:val="00B24297"/>
    <w:rsid w:val="00B325F1"/>
    <w:rsid w:val="00B3429C"/>
    <w:rsid w:val="00B34669"/>
    <w:rsid w:val="00B37DCD"/>
    <w:rsid w:val="00B416CB"/>
    <w:rsid w:val="00B4479C"/>
    <w:rsid w:val="00B4589F"/>
    <w:rsid w:val="00B45E1D"/>
    <w:rsid w:val="00B468E8"/>
    <w:rsid w:val="00B46D7C"/>
    <w:rsid w:val="00B471F6"/>
    <w:rsid w:val="00B5047B"/>
    <w:rsid w:val="00B50E8E"/>
    <w:rsid w:val="00B5384D"/>
    <w:rsid w:val="00B55735"/>
    <w:rsid w:val="00B5639A"/>
    <w:rsid w:val="00B6020A"/>
    <w:rsid w:val="00B614DF"/>
    <w:rsid w:val="00B646B8"/>
    <w:rsid w:val="00B6491C"/>
    <w:rsid w:val="00B650C9"/>
    <w:rsid w:val="00B666BF"/>
    <w:rsid w:val="00B700DA"/>
    <w:rsid w:val="00B80CB8"/>
    <w:rsid w:val="00B855EB"/>
    <w:rsid w:val="00B8646C"/>
    <w:rsid w:val="00B878B2"/>
    <w:rsid w:val="00B912FB"/>
    <w:rsid w:val="00B9222E"/>
    <w:rsid w:val="00B92CDF"/>
    <w:rsid w:val="00B92F51"/>
    <w:rsid w:val="00B93932"/>
    <w:rsid w:val="00B947F3"/>
    <w:rsid w:val="00BA3197"/>
    <w:rsid w:val="00BC27E2"/>
    <w:rsid w:val="00BC3E86"/>
    <w:rsid w:val="00BC4111"/>
    <w:rsid w:val="00BC473D"/>
    <w:rsid w:val="00BC5AEC"/>
    <w:rsid w:val="00BC621B"/>
    <w:rsid w:val="00BD06B7"/>
    <w:rsid w:val="00BD37C9"/>
    <w:rsid w:val="00BD7142"/>
    <w:rsid w:val="00BE05F2"/>
    <w:rsid w:val="00BE668D"/>
    <w:rsid w:val="00BE75D4"/>
    <w:rsid w:val="00BE798C"/>
    <w:rsid w:val="00BF3733"/>
    <w:rsid w:val="00BF479D"/>
    <w:rsid w:val="00C02609"/>
    <w:rsid w:val="00C03F3E"/>
    <w:rsid w:val="00C044B9"/>
    <w:rsid w:val="00C04DA3"/>
    <w:rsid w:val="00C059BC"/>
    <w:rsid w:val="00C06AFD"/>
    <w:rsid w:val="00C07B25"/>
    <w:rsid w:val="00C1091A"/>
    <w:rsid w:val="00C11328"/>
    <w:rsid w:val="00C1282A"/>
    <w:rsid w:val="00C20CE3"/>
    <w:rsid w:val="00C20F8C"/>
    <w:rsid w:val="00C23D4D"/>
    <w:rsid w:val="00C25D64"/>
    <w:rsid w:val="00C27B24"/>
    <w:rsid w:val="00C32A93"/>
    <w:rsid w:val="00C35200"/>
    <w:rsid w:val="00C35E6C"/>
    <w:rsid w:val="00C3620F"/>
    <w:rsid w:val="00C4070D"/>
    <w:rsid w:val="00C4101C"/>
    <w:rsid w:val="00C42222"/>
    <w:rsid w:val="00C45353"/>
    <w:rsid w:val="00C4550C"/>
    <w:rsid w:val="00C51017"/>
    <w:rsid w:val="00C531E8"/>
    <w:rsid w:val="00C55CE4"/>
    <w:rsid w:val="00C608D6"/>
    <w:rsid w:val="00C62768"/>
    <w:rsid w:val="00C6297C"/>
    <w:rsid w:val="00C63427"/>
    <w:rsid w:val="00C641A3"/>
    <w:rsid w:val="00C70348"/>
    <w:rsid w:val="00C8332C"/>
    <w:rsid w:val="00C83F98"/>
    <w:rsid w:val="00C842B0"/>
    <w:rsid w:val="00C85C3D"/>
    <w:rsid w:val="00C867DA"/>
    <w:rsid w:val="00C86C3F"/>
    <w:rsid w:val="00C86D56"/>
    <w:rsid w:val="00C87E7A"/>
    <w:rsid w:val="00C90E7B"/>
    <w:rsid w:val="00C910B6"/>
    <w:rsid w:val="00C92525"/>
    <w:rsid w:val="00C94F53"/>
    <w:rsid w:val="00C96CEE"/>
    <w:rsid w:val="00CA0323"/>
    <w:rsid w:val="00CA3ACD"/>
    <w:rsid w:val="00CA5BB1"/>
    <w:rsid w:val="00CA77B9"/>
    <w:rsid w:val="00CB0DDD"/>
    <w:rsid w:val="00CB1134"/>
    <w:rsid w:val="00CB2E15"/>
    <w:rsid w:val="00CB4727"/>
    <w:rsid w:val="00CC3B74"/>
    <w:rsid w:val="00CC5D11"/>
    <w:rsid w:val="00CC6F57"/>
    <w:rsid w:val="00CD1983"/>
    <w:rsid w:val="00CD1EE7"/>
    <w:rsid w:val="00CD294F"/>
    <w:rsid w:val="00CD6ACD"/>
    <w:rsid w:val="00CE0734"/>
    <w:rsid w:val="00CE0A3B"/>
    <w:rsid w:val="00CE22B5"/>
    <w:rsid w:val="00CE238E"/>
    <w:rsid w:val="00CE299D"/>
    <w:rsid w:val="00CE3621"/>
    <w:rsid w:val="00CE676F"/>
    <w:rsid w:val="00CE7784"/>
    <w:rsid w:val="00CF0F6F"/>
    <w:rsid w:val="00CF7017"/>
    <w:rsid w:val="00D015DF"/>
    <w:rsid w:val="00D050B1"/>
    <w:rsid w:val="00D06B46"/>
    <w:rsid w:val="00D107E1"/>
    <w:rsid w:val="00D10E86"/>
    <w:rsid w:val="00D12A6D"/>
    <w:rsid w:val="00D1570C"/>
    <w:rsid w:val="00D173B8"/>
    <w:rsid w:val="00D218BF"/>
    <w:rsid w:val="00D26A70"/>
    <w:rsid w:val="00D27F49"/>
    <w:rsid w:val="00D306CD"/>
    <w:rsid w:val="00D348C5"/>
    <w:rsid w:val="00D35BFB"/>
    <w:rsid w:val="00D3619A"/>
    <w:rsid w:val="00D36DE8"/>
    <w:rsid w:val="00D37963"/>
    <w:rsid w:val="00D41891"/>
    <w:rsid w:val="00D42635"/>
    <w:rsid w:val="00D426BE"/>
    <w:rsid w:val="00D477D8"/>
    <w:rsid w:val="00D47EFB"/>
    <w:rsid w:val="00D50AEB"/>
    <w:rsid w:val="00D51B0D"/>
    <w:rsid w:val="00D52989"/>
    <w:rsid w:val="00D53526"/>
    <w:rsid w:val="00D556D6"/>
    <w:rsid w:val="00D574A3"/>
    <w:rsid w:val="00D578C8"/>
    <w:rsid w:val="00D6363C"/>
    <w:rsid w:val="00D64825"/>
    <w:rsid w:val="00D75062"/>
    <w:rsid w:val="00D765DF"/>
    <w:rsid w:val="00D8266D"/>
    <w:rsid w:val="00D83186"/>
    <w:rsid w:val="00D910FE"/>
    <w:rsid w:val="00D92A4D"/>
    <w:rsid w:val="00D93753"/>
    <w:rsid w:val="00D97449"/>
    <w:rsid w:val="00DA0DCB"/>
    <w:rsid w:val="00DA0DED"/>
    <w:rsid w:val="00DA31FD"/>
    <w:rsid w:val="00DA4D00"/>
    <w:rsid w:val="00DB1D8A"/>
    <w:rsid w:val="00DB3A58"/>
    <w:rsid w:val="00DB59CB"/>
    <w:rsid w:val="00DB5DFF"/>
    <w:rsid w:val="00DB7BB3"/>
    <w:rsid w:val="00DB7C4B"/>
    <w:rsid w:val="00DC729F"/>
    <w:rsid w:val="00DC7C7B"/>
    <w:rsid w:val="00DD1280"/>
    <w:rsid w:val="00DD1EFB"/>
    <w:rsid w:val="00DD4FC2"/>
    <w:rsid w:val="00DE3C58"/>
    <w:rsid w:val="00DE59C9"/>
    <w:rsid w:val="00DE6079"/>
    <w:rsid w:val="00DF315B"/>
    <w:rsid w:val="00DF43CE"/>
    <w:rsid w:val="00E0389D"/>
    <w:rsid w:val="00E0429D"/>
    <w:rsid w:val="00E05F81"/>
    <w:rsid w:val="00E110E2"/>
    <w:rsid w:val="00E14610"/>
    <w:rsid w:val="00E147C9"/>
    <w:rsid w:val="00E14D02"/>
    <w:rsid w:val="00E16E90"/>
    <w:rsid w:val="00E20E21"/>
    <w:rsid w:val="00E22BC4"/>
    <w:rsid w:val="00E336D9"/>
    <w:rsid w:val="00E33A32"/>
    <w:rsid w:val="00E34AD4"/>
    <w:rsid w:val="00E35206"/>
    <w:rsid w:val="00E365ED"/>
    <w:rsid w:val="00E46A10"/>
    <w:rsid w:val="00E47993"/>
    <w:rsid w:val="00E50FFA"/>
    <w:rsid w:val="00E55C30"/>
    <w:rsid w:val="00E5760E"/>
    <w:rsid w:val="00E57BC4"/>
    <w:rsid w:val="00E61DEE"/>
    <w:rsid w:val="00E65A7C"/>
    <w:rsid w:val="00E664CA"/>
    <w:rsid w:val="00E6682B"/>
    <w:rsid w:val="00E77D14"/>
    <w:rsid w:val="00E81FBE"/>
    <w:rsid w:val="00E82760"/>
    <w:rsid w:val="00E82F9B"/>
    <w:rsid w:val="00E84B67"/>
    <w:rsid w:val="00E84E2C"/>
    <w:rsid w:val="00E92489"/>
    <w:rsid w:val="00E97A55"/>
    <w:rsid w:val="00EA3474"/>
    <w:rsid w:val="00EA3CC2"/>
    <w:rsid w:val="00EA4D1E"/>
    <w:rsid w:val="00EA5807"/>
    <w:rsid w:val="00EB1042"/>
    <w:rsid w:val="00EB2BF6"/>
    <w:rsid w:val="00EB35BD"/>
    <w:rsid w:val="00EB65ED"/>
    <w:rsid w:val="00EC4025"/>
    <w:rsid w:val="00EC5CC1"/>
    <w:rsid w:val="00EC727C"/>
    <w:rsid w:val="00EC783E"/>
    <w:rsid w:val="00ED233D"/>
    <w:rsid w:val="00EE07DB"/>
    <w:rsid w:val="00EE2B80"/>
    <w:rsid w:val="00EE3E78"/>
    <w:rsid w:val="00EE5219"/>
    <w:rsid w:val="00EE5622"/>
    <w:rsid w:val="00EE572F"/>
    <w:rsid w:val="00EF1CF2"/>
    <w:rsid w:val="00EF56BE"/>
    <w:rsid w:val="00F01F34"/>
    <w:rsid w:val="00F05438"/>
    <w:rsid w:val="00F140C4"/>
    <w:rsid w:val="00F14B29"/>
    <w:rsid w:val="00F1785E"/>
    <w:rsid w:val="00F2045F"/>
    <w:rsid w:val="00F22F29"/>
    <w:rsid w:val="00F230C4"/>
    <w:rsid w:val="00F2689D"/>
    <w:rsid w:val="00F27705"/>
    <w:rsid w:val="00F27DA0"/>
    <w:rsid w:val="00F30D5E"/>
    <w:rsid w:val="00F31846"/>
    <w:rsid w:val="00F36FA7"/>
    <w:rsid w:val="00F371EE"/>
    <w:rsid w:val="00F37326"/>
    <w:rsid w:val="00F37BC9"/>
    <w:rsid w:val="00F41271"/>
    <w:rsid w:val="00F51894"/>
    <w:rsid w:val="00F520DE"/>
    <w:rsid w:val="00F561D0"/>
    <w:rsid w:val="00F63698"/>
    <w:rsid w:val="00F6550C"/>
    <w:rsid w:val="00F67BBA"/>
    <w:rsid w:val="00F70281"/>
    <w:rsid w:val="00F71100"/>
    <w:rsid w:val="00F758E1"/>
    <w:rsid w:val="00F75EC9"/>
    <w:rsid w:val="00F76BC2"/>
    <w:rsid w:val="00F76E4D"/>
    <w:rsid w:val="00F81276"/>
    <w:rsid w:val="00F8395D"/>
    <w:rsid w:val="00F83E3F"/>
    <w:rsid w:val="00F97FF4"/>
    <w:rsid w:val="00FA275A"/>
    <w:rsid w:val="00FA46C5"/>
    <w:rsid w:val="00FA531D"/>
    <w:rsid w:val="00FB6228"/>
    <w:rsid w:val="00FB7524"/>
    <w:rsid w:val="00FC4038"/>
    <w:rsid w:val="00FC4503"/>
    <w:rsid w:val="00FC5E7B"/>
    <w:rsid w:val="00FC6325"/>
    <w:rsid w:val="00FC6C3C"/>
    <w:rsid w:val="00FD0216"/>
    <w:rsid w:val="00FD207E"/>
    <w:rsid w:val="00FE08DD"/>
    <w:rsid w:val="00FE2798"/>
    <w:rsid w:val="00FF19CC"/>
    <w:rsid w:val="00FF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386BA5"/>
  <w15:docId w15:val="{CBD82909-F17D-4C7C-AD85-1A4DCEDC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ld PS" w:eastAsia="Times New Roman" w:hAnsi="Bold PS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6F05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qFormat/>
    <w:pPr>
      <w:spacing w:before="240"/>
      <w:outlineLvl w:val="0"/>
    </w:pPr>
    <w:rPr>
      <w:rFonts w:ascii="MS Sans Serif" w:hAnsi="MS Sans Serif"/>
      <w:b/>
      <w:u w:val="single"/>
    </w:rPr>
  </w:style>
  <w:style w:type="paragraph" w:styleId="Ttulo2">
    <w:name w:val="heading 2"/>
    <w:basedOn w:val="Normal"/>
    <w:next w:val="Normal"/>
    <w:qFormat/>
    <w:pPr>
      <w:spacing w:before="120"/>
      <w:outlineLvl w:val="1"/>
    </w:pPr>
    <w:rPr>
      <w:rFonts w:ascii="MS Sans Serif" w:hAnsi="MS Sans Serif"/>
      <w:b/>
    </w:rPr>
  </w:style>
  <w:style w:type="paragraph" w:styleId="Ttulo3">
    <w:name w:val="heading 3"/>
    <w:basedOn w:val="Normal"/>
    <w:next w:val="Sangranormal"/>
    <w:qFormat/>
    <w:pPr>
      <w:ind w:left="360"/>
      <w:outlineLvl w:val="2"/>
    </w:pPr>
    <w:rPr>
      <w:rFonts w:ascii="Bold PS" w:hAnsi="Bold PS"/>
      <w:b/>
    </w:rPr>
  </w:style>
  <w:style w:type="paragraph" w:styleId="Ttulo4">
    <w:name w:val="heading 4"/>
    <w:basedOn w:val="Normal"/>
    <w:next w:val="Sangranormal"/>
    <w:qFormat/>
    <w:pPr>
      <w:ind w:left="360"/>
      <w:outlineLvl w:val="3"/>
    </w:pPr>
    <w:rPr>
      <w:rFonts w:ascii="Bold PS" w:hAnsi="Bold PS"/>
      <w:u w:val="single"/>
    </w:rPr>
  </w:style>
  <w:style w:type="paragraph" w:styleId="Ttulo5">
    <w:name w:val="heading 5"/>
    <w:basedOn w:val="Normal"/>
    <w:next w:val="Sangranormal"/>
    <w:qFormat/>
    <w:pPr>
      <w:ind w:left="720"/>
      <w:outlineLvl w:val="4"/>
    </w:pPr>
    <w:rPr>
      <w:rFonts w:ascii="Bold PS" w:hAnsi="Bold PS"/>
      <w:b/>
      <w:sz w:val="20"/>
    </w:rPr>
  </w:style>
  <w:style w:type="paragraph" w:styleId="Ttulo6">
    <w:name w:val="heading 6"/>
    <w:basedOn w:val="Normal"/>
    <w:next w:val="Sangranormal"/>
    <w:qFormat/>
    <w:pPr>
      <w:ind w:left="720"/>
      <w:outlineLvl w:val="5"/>
    </w:pPr>
    <w:rPr>
      <w:rFonts w:ascii="Bold PS" w:hAnsi="Bold PS"/>
      <w:sz w:val="20"/>
      <w:u w:val="single"/>
    </w:rPr>
  </w:style>
  <w:style w:type="paragraph" w:styleId="Ttulo7">
    <w:name w:val="heading 7"/>
    <w:basedOn w:val="Normal"/>
    <w:next w:val="Sangranormal"/>
    <w:qFormat/>
    <w:pPr>
      <w:ind w:left="720"/>
      <w:outlineLvl w:val="6"/>
    </w:pPr>
    <w:rPr>
      <w:rFonts w:ascii="Bold PS" w:hAnsi="Bold PS"/>
      <w:i/>
      <w:sz w:val="20"/>
    </w:rPr>
  </w:style>
  <w:style w:type="paragraph" w:styleId="Ttulo8">
    <w:name w:val="heading 8"/>
    <w:basedOn w:val="Normal"/>
    <w:next w:val="Sangranormal"/>
    <w:qFormat/>
    <w:pPr>
      <w:ind w:left="720"/>
      <w:outlineLvl w:val="7"/>
    </w:pPr>
    <w:rPr>
      <w:rFonts w:ascii="Bold PS" w:hAnsi="Bold PS"/>
      <w:i/>
      <w:sz w:val="20"/>
    </w:rPr>
  </w:style>
  <w:style w:type="paragraph" w:styleId="Ttulo9">
    <w:name w:val="heading 9"/>
    <w:basedOn w:val="Normal"/>
    <w:next w:val="Sangranormal"/>
    <w:qFormat/>
    <w:pPr>
      <w:ind w:left="720"/>
      <w:outlineLvl w:val="8"/>
    </w:pPr>
    <w:rPr>
      <w:rFonts w:ascii="Bold PS" w:hAnsi="Bold PS"/>
      <w:i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  <w:rPr>
      <w:sz w:val="20"/>
    </w:rPr>
  </w:style>
  <w:style w:type="paragraph" w:styleId="TDC8">
    <w:name w:val="toc 8"/>
    <w:basedOn w:val="Normal"/>
    <w:next w:val="Normal"/>
    <w:semiHidden/>
    <w:pPr>
      <w:tabs>
        <w:tab w:val="left" w:leader="dot" w:pos="8646"/>
        <w:tab w:val="right" w:pos="9072"/>
      </w:tabs>
      <w:ind w:left="4961" w:right="850"/>
    </w:pPr>
  </w:style>
  <w:style w:type="paragraph" w:styleId="TDC7">
    <w:name w:val="toc 7"/>
    <w:basedOn w:val="Normal"/>
    <w:next w:val="Normal"/>
    <w:semiHidden/>
    <w:pPr>
      <w:tabs>
        <w:tab w:val="left" w:leader="dot" w:pos="8646"/>
        <w:tab w:val="right" w:pos="9072"/>
      </w:tabs>
      <w:ind w:left="4253" w:right="850"/>
    </w:pPr>
  </w:style>
  <w:style w:type="paragraph" w:styleId="TDC6">
    <w:name w:val="toc 6"/>
    <w:basedOn w:val="Normal"/>
    <w:next w:val="Normal"/>
    <w:semiHidden/>
    <w:pPr>
      <w:tabs>
        <w:tab w:val="left" w:leader="dot" w:pos="8646"/>
        <w:tab w:val="right" w:pos="9072"/>
      </w:tabs>
      <w:ind w:left="3544" w:right="850"/>
    </w:pPr>
  </w:style>
  <w:style w:type="paragraph" w:styleId="TDC5">
    <w:name w:val="toc 5"/>
    <w:basedOn w:val="Normal"/>
    <w:next w:val="Normal"/>
    <w:semiHidden/>
    <w:pPr>
      <w:tabs>
        <w:tab w:val="left" w:leader="dot" w:pos="8646"/>
        <w:tab w:val="right" w:pos="9072"/>
      </w:tabs>
      <w:ind w:left="2835" w:right="850"/>
    </w:pPr>
  </w:style>
  <w:style w:type="paragraph" w:styleId="TDC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DC3">
    <w:name w:val="toc 3"/>
    <w:basedOn w:val="Normal"/>
    <w:next w:val="Normal"/>
    <w:semiHidden/>
    <w:pPr>
      <w:tabs>
        <w:tab w:val="left" w:leader="dot" w:pos="8646"/>
        <w:tab w:val="right" w:pos="9072"/>
      </w:tabs>
      <w:ind w:left="1418" w:right="850"/>
    </w:pPr>
  </w:style>
  <w:style w:type="paragraph" w:styleId="TDC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0"/>
    </w:pPr>
  </w:style>
  <w:style w:type="paragraph" w:styleId="TDC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0"/>
    </w:pPr>
  </w:style>
  <w:style w:type="paragraph" w:styleId="ndice7">
    <w:name w:val="index 7"/>
    <w:basedOn w:val="Normal"/>
    <w:next w:val="Normal"/>
    <w:semiHidden/>
    <w:pPr>
      <w:ind w:left="1698"/>
    </w:pPr>
  </w:style>
  <w:style w:type="paragraph" w:styleId="ndice6">
    <w:name w:val="index 6"/>
    <w:basedOn w:val="Normal"/>
    <w:next w:val="Normal"/>
    <w:semiHidden/>
    <w:pPr>
      <w:ind w:left="1415"/>
    </w:pPr>
  </w:style>
  <w:style w:type="paragraph" w:styleId="ndice5">
    <w:name w:val="index 5"/>
    <w:basedOn w:val="Normal"/>
    <w:next w:val="Normal"/>
    <w:semiHidden/>
    <w:pPr>
      <w:ind w:left="1132"/>
    </w:pPr>
  </w:style>
  <w:style w:type="paragraph" w:styleId="ndice4">
    <w:name w:val="index 4"/>
    <w:basedOn w:val="Normal"/>
    <w:next w:val="Normal"/>
    <w:semiHidden/>
    <w:pPr>
      <w:ind w:left="849"/>
    </w:pPr>
  </w:style>
  <w:style w:type="paragraph" w:styleId="ndice3">
    <w:name w:val="index 3"/>
    <w:basedOn w:val="Normal"/>
    <w:next w:val="Normal"/>
    <w:semiHidden/>
    <w:pPr>
      <w:ind w:left="566"/>
    </w:pPr>
  </w:style>
  <w:style w:type="paragraph" w:styleId="ndice2">
    <w:name w:val="index 2"/>
    <w:basedOn w:val="Normal"/>
    <w:next w:val="Normal"/>
    <w:semiHidden/>
    <w:pPr>
      <w:ind w:left="283"/>
    </w:pPr>
  </w:style>
  <w:style w:type="paragraph" w:styleId="ndice1">
    <w:name w:val="index 1"/>
    <w:basedOn w:val="Normal"/>
    <w:next w:val="Normal"/>
    <w:semiHidden/>
  </w:style>
  <w:style w:type="character" w:styleId="Nmerodelnea">
    <w:name w:val="line number"/>
    <w:basedOn w:val="Fuentedeprrafopredeter"/>
  </w:style>
  <w:style w:type="paragraph" w:styleId="Ttulodendice">
    <w:name w:val="index heading"/>
    <w:basedOn w:val="Normal"/>
    <w:next w:val="ndice1"/>
    <w:semiHidden/>
  </w:style>
  <w:style w:type="paragraph" w:styleId="Piedepgina">
    <w:name w:val="footer"/>
    <w:basedOn w:val="Normal"/>
    <w:pPr>
      <w:tabs>
        <w:tab w:val="right" w:pos="9072"/>
      </w:tabs>
      <w:spacing w:line="193" w:lineRule="atLeast"/>
    </w:pPr>
    <w:rPr>
      <w:sz w:val="20"/>
    </w:rPr>
  </w:style>
  <w:style w:type="paragraph" w:styleId="Encabezado">
    <w:name w:val="header"/>
    <w:basedOn w:val="Normal"/>
    <w:pPr>
      <w:spacing w:line="312" w:lineRule="atLeast"/>
    </w:pPr>
    <w:rPr>
      <w:sz w:val="20"/>
    </w:rPr>
  </w:style>
  <w:style w:type="character" w:styleId="Refdenotaalpie">
    <w:name w:val="footnote reference"/>
    <w:semiHidden/>
    <w:rPr>
      <w:position w:val="6"/>
      <w:sz w:val="16"/>
    </w:rPr>
  </w:style>
  <w:style w:type="paragraph" w:styleId="Textonotapie">
    <w:name w:val="footnote text"/>
    <w:basedOn w:val="Normal"/>
    <w:next w:val="Normal"/>
    <w:semiHidden/>
    <w:pPr>
      <w:tabs>
        <w:tab w:val="left" w:pos="284"/>
      </w:tabs>
      <w:spacing w:line="288" w:lineRule="atLeast"/>
    </w:pPr>
    <w:rPr>
      <w:sz w:val="20"/>
    </w:rPr>
  </w:style>
  <w:style w:type="paragraph" w:styleId="Sangranormal">
    <w:name w:val="Normal Indent"/>
    <w:basedOn w:val="Normal"/>
    <w:pPr>
      <w:ind w:left="720"/>
    </w:pPr>
  </w:style>
  <w:style w:type="paragraph" w:styleId="HTMLconformatoprevio">
    <w:name w:val="HTML Preformatted"/>
    <w:basedOn w:val="Normal"/>
    <w:rsid w:val="00A76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sid w:val="00A76F05"/>
    <w:pPr>
      <w:spacing w:before="100" w:beforeAutospacing="1" w:after="100" w:afterAutospacing="1"/>
    </w:pPr>
  </w:style>
  <w:style w:type="character" w:styleId="nfasis">
    <w:name w:val="Emphasis"/>
    <w:qFormat/>
    <w:rsid w:val="00A76F05"/>
    <w:rPr>
      <w:i/>
      <w:iCs/>
    </w:rPr>
  </w:style>
  <w:style w:type="character" w:styleId="Textoennegrita">
    <w:name w:val="Strong"/>
    <w:qFormat/>
    <w:rsid w:val="00A76F05"/>
    <w:rPr>
      <w:b/>
      <w:bCs/>
    </w:rPr>
  </w:style>
  <w:style w:type="paragraph" w:customStyle="1" w:styleId="c">
    <w:name w:val="c"/>
    <w:basedOn w:val="Normal"/>
    <w:pPr>
      <w:ind w:firstLine="284"/>
    </w:pPr>
    <w:rPr>
      <w:sz w:val="20"/>
    </w:rPr>
  </w:style>
  <w:style w:type="paragraph" w:customStyle="1" w:styleId="n">
    <w:name w:val="n"/>
    <w:basedOn w:val="Normal"/>
  </w:style>
  <w:style w:type="paragraph" w:customStyle="1" w:styleId="a">
    <w:name w:val="a"/>
    <w:basedOn w:val="Normal"/>
    <w:next w:val="b"/>
    <w:pPr>
      <w:keepLines/>
      <w:spacing w:before="480" w:after="240"/>
    </w:pPr>
    <w:rPr>
      <w:u w:val="single"/>
    </w:rPr>
  </w:style>
  <w:style w:type="paragraph" w:customStyle="1" w:styleId="b">
    <w:name w:val="b"/>
    <w:basedOn w:val="Normal"/>
    <w:pPr>
      <w:keepNext/>
      <w:spacing w:line="290" w:lineRule="atLeast"/>
      <w:ind w:left="680"/>
    </w:pPr>
  </w:style>
  <w:style w:type="paragraph" w:customStyle="1" w:styleId="Membrete">
    <w:name w:val="Membrete"/>
    <w:basedOn w:val="Normal"/>
    <w:next w:val="Normal"/>
    <w:pPr>
      <w:spacing w:line="240" w:lineRule="atLeast"/>
      <w:ind w:left="-851"/>
    </w:pPr>
    <w:rPr>
      <w:rFonts w:ascii="Arial" w:hAnsi="Arial"/>
      <w:b/>
      <w:sz w:val="16"/>
    </w:rPr>
  </w:style>
  <w:style w:type="paragraph" w:customStyle="1" w:styleId="Horario">
    <w:name w:val="Horario"/>
    <w:basedOn w:val="Normal"/>
    <w:pPr>
      <w:tabs>
        <w:tab w:val="right" w:pos="1134"/>
      </w:tabs>
      <w:ind w:right="104"/>
    </w:pPr>
  </w:style>
  <w:style w:type="paragraph" w:customStyle="1" w:styleId="i">
    <w:name w:val="i"/>
    <w:basedOn w:val="Normal"/>
    <w:pPr>
      <w:tabs>
        <w:tab w:val="left" w:pos="284"/>
      </w:tabs>
      <w:ind w:left="284" w:right="57" w:hanging="284"/>
    </w:pPr>
  </w:style>
  <w:style w:type="character" w:styleId="Nmerodepgina">
    <w:name w:val="page number"/>
    <w:basedOn w:val="Fuentedeprrafopredeter"/>
    <w:rsid w:val="002E6272"/>
  </w:style>
  <w:style w:type="table" w:styleId="Tablaconcuadrcula1">
    <w:name w:val="Table Grid 1"/>
    <w:basedOn w:val="Tablanormal"/>
    <w:rsid w:val="006A3BC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semiHidden/>
    <w:rsid w:val="00653D7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1145BD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1145BD"/>
    <w:rPr>
      <w:rFonts w:ascii="Tahoma" w:hAnsi="Tahoma" w:cs="Tahoma"/>
      <w:sz w:val="16"/>
      <w:szCs w:val="16"/>
    </w:rPr>
  </w:style>
  <w:style w:type="character" w:styleId="Hipervnculo">
    <w:name w:val="Hyperlink"/>
    <w:rsid w:val="00B3429C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7A7D27"/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7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lix\Documents\zz_Word\Cuartilla%20m&#237;o%20UniOvi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9A13D-B4F6-4B49-922E-7BFFAE10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Cuartilla mío UniOvi.dot</Template>
  <TotalTime>1318</TotalTime>
  <Pages>14</Pages>
  <Words>1959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 mío en el departamento</vt:lpstr>
    </vt:vector>
  </TitlesOfParts>
  <Company>La Biblioteca de Babel</Company>
  <LinksUpToDate>false</LinksUpToDate>
  <CharactersWithSpaces>12714</CharactersWithSpaces>
  <SharedDoc>false</SharedDoc>
  <HLinks>
    <vt:vector size="12" baseType="variant">
      <vt:variant>
        <vt:i4>2228271</vt:i4>
      </vt:variant>
      <vt:variant>
        <vt:i4>3</vt:i4>
      </vt:variant>
      <vt:variant>
        <vt:i4>0</vt:i4>
      </vt:variant>
      <vt:variant>
        <vt:i4>5</vt:i4>
      </vt:variant>
      <vt:variant>
        <vt:lpwstr>http://www.fsinsider.com/freeflight/Pages/AirportLabels-AnUndocumentedFeature.aspx</vt:lpwstr>
      </vt:variant>
      <vt:variant>
        <vt:lpwstr/>
      </vt:variant>
      <vt:variant>
        <vt:i4>3866732</vt:i4>
      </vt:variant>
      <vt:variant>
        <vt:i4>0</vt:i4>
      </vt:variant>
      <vt:variant>
        <vt:i4>0</vt:i4>
      </vt:variant>
      <vt:variant>
        <vt:i4>5</vt:i4>
      </vt:variant>
      <vt:variant>
        <vt:lpwstr>http://forums1.avsim.net/index.php?showtopic=66297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 mío en el departamento</dc:title>
  <dc:subject/>
  <dc:creator>Félix Fernández de Castro</dc:creator>
  <cp:keywords>car</cp:keywords>
  <dc:description/>
  <cp:lastModifiedBy>FELIX CARLOS FERNANDEZ DE CASTRO LOPEZ PATIÑO</cp:lastModifiedBy>
  <cp:revision>202</cp:revision>
  <cp:lastPrinted>2019-03-18T13:38:00Z</cp:lastPrinted>
  <dcterms:created xsi:type="dcterms:W3CDTF">2019-02-24T19:13:00Z</dcterms:created>
  <dcterms:modified xsi:type="dcterms:W3CDTF">2019-03-23T16:34:00Z</dcterms:modified>
</cp:coreProperties>
</file>